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5A3BC" w14:textId="77777777" w:rsidR="00984596" w:rsidRPr="00835F83" w:rsidRDefault="00050658" w:rsidP="00050658">
      <w:pPr>
        <w:tabs>
          <w:tab w:val="center" w:pos="5032"/>
          <w:tab w:val="left" w:pos="84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984596" w:rsidRPr="00835F83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</w:p>
    <w:p w14:paraId="49B72FF3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13B75027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A8A9798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31E6A199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77D23C53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576142DF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494F55A1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351"/>
        <w:gridCol w:w="3523"/>
      </w:tblGrid>
      <w:tr w:rsidR="00984596" w:rsidRPr="00835F83" w14:paraId="739014D9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0394DB8E" w14:textId="053AE016" w:rsidR="00984596" w:rsidRPr="00835F83" w:rsidRDefault="00914F2F" w:rsidP="00B848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12.01.2024</w:t>
            </w:r>
          </w:p>
        </w:tc>
        <w:tc>
          <w:tcPr>
            <w:tcW w:w="3412" w:type="dxa"/>
            <w:shd w:val="clear" w:color="auto" w:fill="auto"/>
          </w:tcPr>
          <w:p w14:paraId="00B796CE" w14:textId="3EB3720D" w:rsidR="00984596" w:rsidRPr="00835F83" w:rsidRDefault="00984596" w:rsidP="00050658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№</w:t>
            </w:r>
            <w:r w:rsidR="00B8484A">
              <w:rPr>
                <w:sz w:val="28"/>
                <w:szCs w:val="28"/>
              </w:rPr>
              <w:t xml:space="preserve"> </w:t>
            </w:r>
            <w:r w:rsidR="00914F2F">
              <w:rPr>
                <w:sz w:val="28"/>
                <w:szCs w:val="28"/>
              </w:rPr>
              <w:t>7</w:t>
            </w:r>
          </w:p>
        </w:tc>
        <w:tc>
          <w:tcPr>
            <w:tcW w:w="3567" w:type="dxa"/>
            <w:shd w:val="clear" w:color="auto" w:fill="auto"/>
          </w:tcPr>
          <w:p w14:paraId="1E210380" w14:textId="77777777" w:rsidR="00984596" w:rsidRPr="00835F83" w:rsidRDefault="00984596" w:rsidP="00D761E9">
            <w:pPr>
              <w:jc w:val="right"/>
              <w:rPr>
                <w:sz w:val="28"/>
                <w:szCs w:val="28"/>
              </w:rPr>
            </w:pPr>
            <w:proofErr w:type="spellStart"/>
            <w:r w:rsidRPr="00835F83">
              <w:rPr>
                <w:sz w:val="28"/>
                <w:szCs w:val="28"/>
              </w:rPr>
              <w:t>ст-ца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050658" w14:paraId="6AACE223" w14:textId="77777777" w:rsidTr="00050658">
        <w:tc>
          <w:tcPr>
            <w:tcW w:w="5245" w:type="dxa"/>
          </w:tcPr>
          <w:p w14:paraId="4140B6AD" w14:textId="3E5E5959" w:rsidR="005C4E38" w:rsidRPr="00050658" w:rsidRDefault="005B5EE2" w:rsidP="005B5EE2">
            <w:pPr>
              <w:tabs>
                <w:tab w:val="left" w:pos="410"/>
                <w:tab w:val="center" w:pos="4961"/>
              </w:tabs>
              <w:jc w:val="both"/>
              <w:rPr>
                <w:kern w:val="2"/>
                <w:sz w:val="28"/>
                <w:szCs w:val="28"/>
              </w:rPr>
            </w:pPr>
            <w:r w:rsidRPr="003A51EB">
              <w:rPr>
                <w:sz w:val="28"/>
                <w:szCs w:val="28"/>
              </w:rPr>
              <w:t xml:space="preserve">Об утверждении Положения о порядке установки памятников, мемориальных досок и других </w:t>
            </w:r>
            <w:r w:rsidRPr="003A51EB">
              <w:rPr>
                <w:color w:val="000000"/>
                <w:sz w:val="28"/>
                <w:szCs w:val="28"/>
              </w:rPr>
              <w:t>памятных знаков на территории муниципального образования «</w:t>
            </w:r>
            <w:proofErr w:type="spellStart"/>
            <w:r w:rsidRPr="003A51EB">
              <w:rPr>
                <w:color w:val="000000"/>
                <w:sz w:val="28"/>
                <w:szCs w:val="28"/>
              </w:rPr>
              <w:t>Боковское</w:t>
            </w:r>
            <w:proofErr w:type="spellEnd"/>
            <w:r w:rsidRPr="003A51EB">
              <w:rPr>
                <w:color w:val="000000"/>
                <w:sz w:val="28"/>
                <w:szCs w:val="28"/>
              </w:rPr>
              <w:t xml:space="preserve"> сельское поселение» и Положения о комиссии по рассмотрению вопросов об установке памятников, мемориальных досок и других памятных знаков на территории муниципального образования «Боковского сельское поселение»</w:t>
            </w:r>
          </w:p>
        </w:tc>
      </w:tr>
    </w:tbl>
    <w:p w14:paraId="056C4A03" w14:textId="77777777" w:rsidR="00B8484A" w:rsidRDefault="00B8484A" w:rsidP="0005065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B248C25" w14:textId="052B3032" w:rsidR="005841EA" w:rsidRDefault="002F4631" w:rsidP="002F463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1EB">
        <w:rPr>
          <w:sz w:val="28"/>
          <w:szCs w:val="28"/>
        </w:rPr>
        <w:t>В соответствии с Федеральным законом от 25.06.2002 № 73-ФЗ «Об объектах культурного наследия (памятниках истории и культуры) народов Российской Федерации», Федеральным законом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в целях </w:t>
      </w:r>
      <w:r w:rsidR="005B5EE2" w:rsidRPr="00A44DCD">
        <w:rPr>
          <w:sz w:val="28"/>
        </w:rPr>
        <w:t>в целях осуществления единой политики в области установки памятников, мемориальных досок и других памятных знак</w:t>
      </w:r>
      <w:r w:rsidR="005B5EE2">
        <w:rPr>
          <w:sz w:val="28"/>
        </w:rPr>
        <w:t>ов на территории </w:t>
      </w:r>
      <w:r w:rsidR="005B5EE2">
        <w:rPr>
          <w:sz w:val="28"/>
          <w:szCs w:val="28"/>
        </w:rPr>
        <w:t xml:space="preserve"> Боковского сельского поселения,</w:t>
      </w:r>
      <w:r>
        <w:rPr>
          <w:sz w:val="28"/>
          <w:szCs w:val="28"/>
        </w:rPr>
        <w:t xml:space="preserve"> Администрация Боковского сельского поселения, </w:t>
      </w:r>
    </w:p>
    <w:p w14:paraId="5B0F51B3" w14:textId="77777777" w:rsidR="002F4631" w:rsidRDefault="002F4631" w:rsidP="002F463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42137D7" w14:textId="77777777" w:rsidR="005841EA" w:rsidRPr="00007EF3" w:rsidRDefault="005841EA" w:rsidP="005841EA">
      <w:pPr>
        <w:jc w:val="center"/>
        <w:rPr>
          <w:sz w:val="28"/>
          <w:szCs w:val="28"/>
        </w:rPr>
      </w:pPr>
      <w:r w:rsidRPr="00007EF3">
        <w:rPr>
          <w:sz w:val="28"/>
          <w:szCs w:val="28"/>
        </w:rPr>
        <w:t>ПОСТАНОВЛЯЕТ:</w:t>
      </w:r>
    </w:p>
    <w:p w14:paraId="19680920" w14:textId="77777777" w:rsidR="005841EA" w:rsidRPr="00587143" w:rsidRDefault="005841EA" w:rsidP="005841E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A9F4B" w14:textId="2AE26E46" w:rsidR="005B5EE2" w:rsidRDefault="005841EA" w:rsidP="005B5EE2">
      <w:pPr>
        <w:ind w:firstLine="567"/>
        <w:jc w:val="both"/>
        <w:rPr>
          <w:sz w:val="28"/>
          <w:szCs w:val="28"/>
        </w:rPr>
      </w:pPr>
      <w:r w:rsidRPr="00587143">
        <w:rPr>
          <w:sz w:val="28"/>
          <w:szCs w:val="28"/>
        </w:rPr>
        <w:t xml:space="preserve">1. </w:t>
      </w:r>
      <w:r w:rsidR="005B5EE2" w:rsidRPr="00B71903">
        <w:rPr>
          <w:sz w:val="28"/>
          <w:szCs w:val="28"/>
        </w:rPr>
        <w:t>Утвердить Положение о порядке установки памятников, мемориальных досок и других памятных знаков на территории муниципального образования «</w:t>
      </w:r>
      <w:proofErr w:type="spellStart"/>
      <w:r w:rsidR="005B5EE2" w:rsidRPr="00B71903">
        <w:rPr>
          <w:sz w:val="28"/>
          <w:szCs w:val="28"/>
        </w:rPr>
        <w:t>Боковское</w:t>
      </w:r>
      <w:proofErr w:type="spellEnd"/>
      <w:r w:rsidR="005B5EE2" w:rsidRPr="00B71903">
        <w:rPr>
          <w:sz w:val="28"/>
          <w:szCs w:val="28"/>
        </w:rPr>
        <w:t xml:space="preserve"> сельское поселение» </w:t>
      </w:r>
      <w:bookmarkStart w:id="0" w:name="_Hlk155775932"/>
      <w:r w:rsidR="005B5EE2">
        <w:rPr>
          <w:sz w:val="28"/>
          <w:szCs w:val="28"/>
        </w:rPr>
        <w:t>согласно приложению № 1</w:t>
      </w:r>
      <w:bookmarkEnd w:id="0"/>
      <w:r w:rsidR="005B5EE2">
        <w:rPr>
          <w:sz w:val="28"/>
          <w:szCs w:val="28"/>
        </w:rPr>
        <w:t>.</w:t>
      </w:r>
    </w:p>
    <w:p w14:paraId="16ADF463" w14:textId="77777777" w:rsidR="005B5EE2" w:rsidRDefault="005B5EE2" w:rsidP="005B5EE2">
      <w:pPr>
        <w:ind w:firstLine="567"/>
        <w:jc w:val="both"/>
      </w:pPr>
      <w:r>
        <w:rPr>
          <w:sz w:val="28"/>
          <w:szCs w:val="28"/>
        </w:rPr>
        <w:t>2. Утвердить Положение о комиссии по рассмотрению вопросов об установке памятников, мемориальных досок и других памятных знаков на территории 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поселение» согласно приложению № 2.</w:t>
      </w:r>
    </w:p>
    <w:p w14:paraId="4732D82E" w14:textId="525332C0" w:rsidR="005841EA" w:rsidRDefault="005B5EE2" w:rsidP="005B5EE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841EA" w:rsidRPr="00937077">
        <w:rPr>
          <w:sz w:val="28"/>
          <w:szCs w:val="28"/>
        </w:rPr>
        <w:t>Утвердить</w:t>
      </w:r>
      <w:r w:rsidR="005841EA" w:rsidRPr="00587143">
        <w:rPr>
          <w:sz w:val="28"/>
          <w:szCs w:val="28"/>
        </w:rPr>
        <w:t xml:space="preserve"> </w:t>
      </w:r>
      <w:r w:rsidR="00976C49">
        <w:rPr>
          <w:bCs/>
          <w:sz w:val="28"/>
          <w:szCs w:val="28"/>
        </w:rPr>
        <w:t xml:space="preserve">состава комиссии </w:t>
      </w:r>
      <w:r w:rsidR="00976C49" w:rsidRPr="00976C49">
        <w:rPr>
          <w:bCs/>
          <w:sz w:val="28"/>
          <w:szCs w:val="28"/>
        </w:rPr>
        <w:t>по рассмотрению вопросов об</w:t>
      </w:r>
      <w:r w:rsidR="00976C49">
        <w:rPr>
          <w:bCs/>
          <w:sz w:val="28"/>
          <w:szCs w:val="28"/>
        </w:rPr>
        <w:t xml:space="preserve"> </w:t>
      </w:r>
      <w:r w:rsidR="00976C49" w:rsidRPr="00976C49">
        <w:rPr>
          <w:bCs/>
          <w:sz w:val="28"/>
          <w:szCs w:val="28"/>
        </w:rPr>
        <w:t>установке памятников, мемориальных досок и других памятных знаков на территории муниципального</w:t>
      </w:r>
      <w:r w:rsidR="00976C49">
        <w:rPr>
          <w:bCs/>
          <w:sz w:val="28"/>
          <w:szCs w:val="28"/>
        </w:rPr>
        <w:t xml:space="preserve"> </w:t>
      </w:r>
      <w:r w:rsidR="00976C49" w:rsidRPr="00976C49">
        <w:rPr>
          <w:bCs/>
          <w:sz w:val="28"/>
          <w:szCs w:val="28"/>
        </w:rPr>
        <w:t>образования «</w:t>
      </w:r>
      <w:proofErr w:type="spellStart"/>
      <w:r w:rsidR="00976C49" w:rsidRPr="00976C49">
        <w:rPr>
          <w:bCs/>
          <w:sz w:val="28"/>
          <w:szCs w:val="28"/>
        </w:rPr>
        <w:t>Боковско</w:t>
      </w:r>
      <w:r w:rsidR="002F4631">
        <w:rPr>
          <w:bCs/>
          <w:sz w:val="28"/>
          <w:szCs w:val="28"/>
        </w:rPr>
        <w:t>е</w:t>
      </w:r>
      <w:proofErr w:type="spellEnd"/>
      <w:r w:rsidR="00976C49" w:rsidRPr="00976C49">
        <w:rPr>
          <w:bCs/>
          <w:sz w:val="28"/>
          <w:szCs w:val="28"/>
        </w:rPr>
        <w:t xml:space="preserve"> сельско</w:t>
      </w:r>
      <w:r w:rsidR="002F4631">
        <w:rPr>
          <w:bCs/>
          <w:sz w:val="28"/>
          <w:szCs w:val="28"/>
        </w:rPr>
        <w:t>е</w:t>
      </w:r>
      <w:r w:rsidR="00976C49" w:rsidRPr="00976C49">
        <w:rPr>
          <w:bCs/>
          <w:sz w:val="28"/>
          <w:szCs w:val="28"/>
        </w:rPr>
        <w:t xml:space="preserve"> поселение»</w:t>
      </w:r>
      <w:r w:rsidR="00976C49">
        <w:rPr>
          <w:bCs/>
          <w:sz w:val="28"/>
          <w:szCs w:val="28"/>
        </w:rPr>
        <w:t xml:space="preserve"> </w:t>
      </w:r>
      <w:r w:rsidR="005841EA" w:rsidRPr="00937077">
        <w:rPr>
          <w:sz w:val="28"/>
          <w:szCs w:val="28"/>
        </w:rPr>
        <w:t>согласно приложению</w:t>
      </w:r>
      <w:r w:rsidR="005841EA">
        <w:rPr>
          <w:sz w:val="28"/>
          <w:szCs w:val="28"/>
        </w:rPr>
        <w:t xml:space="preserve"> к настоящему постановлению</w:t>
      </w:r>
      <w:r w:rsidR="005841EA" w:rsidRPr="00587143">
        <w:rPr>
          <w:sz w:val="28"/>
          <w:szCs w:val="28"/>
        </w:rPr>
        <w:t xml:space="preserve">. </w:t>
      </w:r>
    </w:p>
    <w:p w14:paraId="05835F2F" w14:textId="0582EC10" w:rsidR="005B5EE2" w:rsidRDefault="005B5EE2" w:rsidP="005B5E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80801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680801">
        <w:rPr>
          <w:sz w:val="28"/>
          <w:szCs w:val="28"/>
        </w:rPr>
        <w:t xml:space="preserve">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 </w:t>
      </w:r>
      <w:r w:rsidRPr="00A44DCD">
        <w:rPr>
          <w:sz w:val="28"/>
        </w:rPr>
        <w:t>и подлежит р</w:t>
      </w:r>
      <w:r>
        <w:rPr>
          <w:sz w:val="28"/>
        </w:rPr>
        <w:t>азмещению на официальном сайте А</w:t>
      </w:r>
      <w:r w:rsidRPr="00A44DCD">
        <w:rPr>
          <w:sz w:val="28"/>
        </w:rPr>
        <w:t xml:space="preserve">дминистрации </w:t>
      </w:r>
      <w:r>
        <w:rPr>
          <w:sz w:val="28"/>
          <w:szCs w:val="28"/>
        </w:rPr>
        <w:t>Боковского сельского поселения</w:t>
      </w:r>
      <w:r>
        <w:rPr>
          <w:sz w:val="28"/>
        </w:rPr>
        <w:t xml:space="preserve"> </w:t>
      </w:r>
      <w:r w:rsidRPr="003604A8">
        <w:rPr>
          <w:sz w:val="28"/>
          <w:szCs w:val="28"/>
        </w:rPr>
        <w:t>в информационно-телекоммуникационной сети «Интернет».</w:t>
      </w:r>
    </w:p>
    <w:p w14:paraId="7A9491FB" w14:textId="4F763293" w:rsidR="00883C39" w:rsidRPr="00B360DE" w:rsidRDefault="005B5EE2" w:rsidP="005B5EE2">
      <w:pPr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FF0942">
        <w:rPr>
          <w:sz w:val="28"/>
          <w:szCs w:val="28"/>
        </w:rPr>
        <w:t>.</w:t>
      </w:r>
      <w:r w:rsidR="00B360DE">
        <w:rPr>
          <w:sz w:val="28"/>
          <w:szCs w:val="28"/>
        </w:rPr>
        <w:t xml:space="preserve"> </w:t>
      </w:r>
      <w:r w:rsidR="00883C39" w:rsidRPr="00B360DE">
        <w:rPr>
          <w:sz w:val="28"/>
          <w:szCs w:val="28"/>
        </w:rPr>
        <w:t>Контроль за выполнением настоящего постановления оставляю за собой</w:t>
      </w:r>
      <w:r w:rsidR="00766F57" w:rsidRPr="00B360DE">
        <w:rPr>
          <w:sz w:val="28"/>
          <w:szCs w:val="28"/>
        </w:rPr>
        <w:t>.</w:t>
      </w:r>
    </w:p>
    <w:p w14:paraId="3E18A400" w14:textId="5E17869C" w:rsidR="0026765A" w:rsidRDefault="0026765A" w:rsidP="00371E43">
      <w:pPr>
        <w:jc w:val="both"/>
        <w:rPr>
          <w:sz w:val="28"/>
          <w:szCs w:val="28"/>
        </w:rPr>
      </w:pPr>
    </w:p>
    <w:p w14:paraId="7CC84313" w14:textId="714684C7" w:rsidR="00D52C38" w:rsidRDefault="00D52C38" w:rsidP="00371E43">
      <w:pPr>
        <w:jc w:val="both"/>
        <w:rPr>
          <w:sz w:val="28"/>
          <w:szCs w:val="28"/>
        </w:rPr>
      </w:pPr>
    </w:p>
    <w:p w14:paraId="6C56262C" w14:textId="56261F9A" w:rsidR="00D52C38" w:rsidRDefault="00D52C38" w:rsidP="00371E43">
      <w:pPr>
        <w:jc w:val="both"/>
        <w:rPr>
          <w:sz w:val="28"/>
          <w:szCs w:val="28"/>
        </w:rPr>
      </w:pPr>
    </w:p>
    <w:p w14:paraId="5258782E" w14:textId="6365A352"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14:paraId="270750EF" w14:textId="2FDF0C56" w:rsidR="00DB21F3" w:rsidRDefault="00B116D5" w:rsidP="00007EF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A00150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14:paraId="5EB89A98" w14:textId="03109BCB" w:rsidR="0026765A" w:rsidRDefault="0026765A" w:rsidP="00A00150">
      <w:pPr>
        <w:rPr>
          <w:sz w:val="28"/>
          <w:szCs w:val="28"/>
        </w:rPr>
      </w:pPr>
    </w:p>
    <w:p w14:paraId="2F357C9C" w14:textId="31FA398D" w:rsidR="00D761E9" w:rsidRDefault="00D761E9" w:rsidP="00A00150">
      <w:pPr>
        <w:rPr>
          <w:sz w:val="28"/>
          <w:szCs w:val="28"/>
        </w:rPr>
      </w:pPr>
    </w:p>
    <w:p w14:paraId="677EAEA3" w14:textId="01FE89F2" w:rsidR="00D761E9" w:rsidRDefault="00D761E9" w:rsidP="00A00150">
      <w:pPr>
        <w:rPr>
          <w:sz w:val="28"/>
          <w:szCs w:val="28"/>
        </w:rPr>
      </w:pPr>
    </w:p>
    <w:p w14:paraId="1CFEBD84" w14:textId="73B9380F" w:rsidR="00D761E9" w:rsidRDefault="00D761E9" w:rsidP="00A00150">
      <w:pPr>
        <w:rPr>
          <w:sz w:val="28"/>
          <w:szCs w:val="28"/>
        </w:rPr>
      </w:pPr>
    </w:p>
    <w:p w14:paraId="23A896C1" w14:textId="15AC34F8" w:rsidR="00D761E9" w:rsidRDefault="00D761E9" w:rsidP="00A00150">
      <w:pPr>
        <w:rPr>
          <w:sz w:val="28"/>
          <w:szCs w:val="28"/>
        </w:rPr>
      </w:pPr>
    </w:p>
    <w:p w14:paraId="0A78D32E" w14:textId="584A5151" w:rsidR="00D761E9" w:rsidRDefault="00D761E9" w:rsidP="00A00150">
      <w:pPr>
        <w:rPr>
          <w:sz w:val="28"/>
          <w:szCs w:val="28"/>
        </w:rPr>
      </w:pPr>
    </w:p>
    <w:p w14:paraId="361E86D0" w14:textId="77777777" w:rsidR="00D761E9" w:rsidRDefault="00D761E9" w:rsidP="00A00150">
      <w:pPr>
        <w:rPr>
          <w:sz w:val="28"/>
          <w:szCs w:val="28"/>
        </w:rPr>
      </w:pPr>
    </w:p>
    <w:p w14:paraId="327470F2" w14:textId="00069B9A" w:rsidR="00883C39" w:rsidRDefault="00883C39" w:rsidP="00A00150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  <w:r w:rsidR="00B360DE">
        <w:rPr>
          <w:sz w:val="28"/>
          <w:szCs w:val="28"/>
        </w:rPr>
        <w:t>заместитель главы</w:t>
      </w:r>
    </w:p>
    <w:p w14:paraId="381DAFA2" w14:textId="77777777" w:rsidR="00883C39" w:rsidRDefault="00883C39" w:rsidP="00A00150">
      <w:pPr>
        <w:rPr>
          <w:sz w:val="28"/>
          <w:szCs w:val="28"/>
        </w:rPr>
        <w:sectPr w:rsidR="00883C39" w:rsidSect="00D761E9">
          <w:headerReference w:type="even" r:id="rId8"/>
          <w:headerReference w:type="default" r:id="rId9"/>
          <w:pgSz w:w="11906" w:h="16838"/>
          <w:pgMar w:top="851" w:right="566" w:bottom="993" w:left="1276" w:header="426" w:footer="708" w:gutter="0"/>
          <w:cols w:space="720"/>
        </w:sectPr>
      </w:pPr>
    </w:p>
    <w:p w14:paraId="0E4281D4" w14:textId="77777777" w:rsidR="007D59BB" w:rsidRPr="004D4707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lastRenderedPageBreak/>
        <w:t xml:space="preserve">Приложение № 1 </w:t>
      </w:r>
    </w:p>
    <w:p w14:paraId="287B6694" w14:textId="52B2A6B0" w:rsidR="007D59BB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  <w:r w:rsidRPr="004D4707">
        <w:rPr>
          <w:sz w:val="28"/>
          <w:szCs w:val="28"/>
        </w:rPr>
        <w:t xml:space="preserve"> </w:t>
      </w:r>
    </w:p>
    <w:p w14:paraId="211AF6F6" w14:textId="77777777" w:rsidR="007D59BB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Боковского сельского поселения </w:t>
      </w:r>
    </w:p>
    <w:p w14:paraId="228101E0" w14:textId="393F6974" w:rsidR="007D59BB" w:rsidRPr="004D4707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от </w:t>
      </w:r>
      <w:r w:rsidR="00914F2F">
        <w:rPr>
          <w:sz w:val="28"/>
          <w:szCs w:val="28"/>
        </w:rPr>
        <w:t>12.01.2024 № 7</w:t>
      </w:r>
    </w:p>
    <w:p w14:paraId="4A31C54B" w14:textId="77777777" w:rsidR="007D59BB" w:rsidRPr="00895CAF" w:rsidRDefault="007D59BB" w:rsidP="007D59BB">
      <w:pPr>
        <w:jc w:val="both"/>
        <w:rPr>
          <w:sz w:val="28"/>
          <w:szCs w:val="28"/>
        </w:rPr>
      </w:pPr>
    </w:p>
    <w:p w14:paraId="726A9CB1" w14:textId="77777777" w:rsidR="007D59BB" w:rsidRPr="004D4707" w:rsidRDefault="007D59BB" w:rsidP="007D59BB">
      <w:pPr>
        <w:pStyle w:val="af1"/>
        <w:jc w:val="center"/>
        <w:rPr>
          <w:bCs/>
          <w:sz w:val="28"/>
        </w:rPr>
      </w:pPr>
      <w:r w:rsidRPr="004D4707">
        <w:rPr>
          <w:bCs/>
          <w:sz w:val="28"/>
        </w:rPr>
        <w:t>ПОЛОЖЕНИЕ</w:t>
      </w:r>
    </w:p>
    <w:p w14:paraId="7F0A3951" w14:textId="77777777" w:rsidR="007D59BB" w:rsidRPr="004D4707" w:rsidRDefault="007D59BB" w:rsidP="007D59BB">
      <w:pPr>
        <w:pStyle w:val="af1"/>
        <w:jc w:val="center"/>
        <w:rPr>
          <w:bCs/>
          <w:sz w:val="28"/>
        </w:rPr>
      </w:pPr>
      <w:r w:rsidRPr="004D4707">
        <w:rPr>
          <w:bCs/>
          <w:sz w:val="28"/>
        </w:rPr>
        <w:t xml:space="preserve"> </w:t>
      </w:r>
      <w:r>
        <w:rPr>
          <w:bCs/>
          <w:sz w:val="28"/>
        </w:rPr>
        <w:t>о</w:t>
      </w:r>
      <w:r w:rsidRPr="004D4707">
        <w:rPr>
          <w:bCs/>
          <w:sz w:val="28"/>
        </w:rPr>
        <w:t xml:space="preserve"> порядке установки памятников, мемориальных досок и других памятных знаков на территории муниципального образования «</w:t>
      </w:r>
      <w:proofErr w:type="spellStart"/>
      <w:r>
        <w:rPr>
          <w:bCs/>
          <w:sz w:val="28"/>
        </w:rPr>
        <w:t>Боковское</w:t>
      </w:r>
      <w:proofErr w:type="spellEnd"/>
      <w:r>
        <w:rPr>
          <w:bCs/>
          <w:sz w:val="28"/>
        </w:rPr>
        <w:t xml:space="preserve"> </w:t>
      </w:r>
      <w:r w:rsidRPr="004D4707">
        <w:rPr>
          <w:bCs/>
          <w:sz w:val="28"/>
        </w:rPr>
        <w:t xml:space="preserve">сельское поселение» </w:t>
      </w:r>
    </w:p>
    <w:p w14:paraId="4645E4EB" w14:textId="77777777" w:rsidR="007D59BB" w:rsidRPr="00F5670C" w:rsidRDefault="007D59BB" w:rsidP="007D59BB">
      <w:pPr>
        <w:pStyle w:val="af1"/>
        <w:rPr>
          <w:sz w:val="16"/>
          <w:szCs w:val="16"/>
        </w:rPr>
      </w:pPr>
    </w:p>
    <w:p w14:paraId="026BD508" w14:textId="77777777" w:rsidR="007D59BB" w:rsidRPr="00A44DCD" w:rsidRDefault="007D59BB" w:rsidP="007D59BB">
      <w:pPr>
        <w:ind w:firstLine="567"/>
        <w:jc w:val="both"/>
        <w:rPr>
          <w:sz w:val="28"/>
        </w:rPr>
      </w:pPr>
      <w:r w:rsidRPr="00A44DCD">
        <w:rPr>
          <w:sz w:val="28"/>
        </w:rPr>
        <w:t>Настоящее Положение разработано в соответствии с Федеральным законом от 06.10.2003</w:t>
      </w:r>
      <w:r>
        <w:rPr>
          <w:sz w:val="28"/>
        </w:rPr>
        <w:t xml:space="preserve"> года</w:t>
      </w:r>
      <w:r w:rsidRPr="00A44DCD">
        <w:rPr>
          <w:sz w:val="28"/>
        </w:rPr>
        <w:t xml:space="preserve"> № 131-ФЗ «Об общих принципах организации местного самоуправления в Российской Федерации», Федеральным законом РФ от 25.06.20</w:t>
      </w:r>
      <w:r>
        <w:rPr>
          <w:sz w:val="28"/>
        </w:rPr>
        <w:t>02 года</w:t>
      </w:r>
      <w:r w:rsidRPr="00A44DCD">
        <w:rPr>
          <w:sz w:val="28"/>
        </w:rPr>
        <w:t xml:space="preserve"> № 73-ФЗ «Об объектах культурного наследия (памятниках истории и культуры) народов Российской Федерации», Уставом муниципального образования </w:t>
      </w:r>
      <w:r>
        <w:rPr>
          <w:sz w:val="28"/>
        </w:rPr>
        <w:t>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</w:t>
      </w:r>
      <w:r>
        <w:rPr>
          <w:sz w:val="28"/>
        </w:rPr>
        <w:t>поселение»</w:t>
      </w:r>
      <w:r w:rsidRPr="00A44DCD">
        <w:rPr>
          <w:sz w:val="28"/>
        </w:rPr>
        <w:t>, и устанавливает основания и порядок установки памятников, мемориальных досок и других памятных знаков на территории</w:t>
      </w:r>
      <w:r>
        <w:rPr>
          <w:sz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</w:t>
      </w:r>
      <w:r>
        <w:rPr>
          <w:sz w:val="28"/>
        </w:rPr>
        <w:t>поселение».</w:t>
      </w:r>
    </w:p>
    <w:p w14:paraId="7DD83638" w14:textId="77777777" w:rsidR="007D59BB" w:rsidRPr="00277500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567"/>
        <w:jc w:val="center"/>
      </w:pPr>
    </w:p>
    <w:p w14:paraId="6AA509E4" w14:textId="77777777" w:rsidR="007D59BB" w:rsidRPr="007D59BB" w:rsidRDefault="007D59BB" w:rsidP="007D59BB">
      <w:pPr>
        <w:pStyle w:val="af5"/>
        <w:numPr>
          <w:ilvl w:val="0"/>
          <w:numId w:val="26"/>
        </w:numPr>
        <w:shd w:val="clear" w:color="auto" w:fill="FFFFFF"/>
        <w:spacing w:before="0" w:beforeAutospacing="0" w:after="0" w:afterAutospacing="0" w:line="240" w:lineRule="atLeast"/>
        <w:ind w:left="0" w:firstLine="0"/>
        <w:jc w:val="center"/>
        <w:rPr>
          <w:rStyle w:val="ac"/>
          <w:b w:val="0"/>
          <w:bCs w:val="0"/>
          <w:sz w:val="28"/>
          <w:szCs w:val="28"/>
        </w:rPr>
      </w:pPr>
      <w:r w:rsidRPr="007D59BB">
        <w:rPr>
          <w:rStyle w:val="ac"/>
          <w:b w:val="0"/>
          <w:bCs w:val="0"/>
          <w:sz w:val="28"/>
          <w:szCs w:val="28"/>
        </w:rPr>
        <w:t>Общие положения</w:t>
      </w:r>
    </w:p>
    <w:p w14:paraId="587950DC" w14:textId="77777777" w:rsidR="007D59BB" w:rsidRPr="00794389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left="720" w:firstLine="567"/>
        <w:rPr>
          <w:b/>
          <w:bCs/>
          <w:sz w:val="28"/>
          <w:szCs w:val="28"/>
        </w:rPr>
      </w:pPr>
    </w:p>
    <w:p w14:paraId="411FEA61" w14:textId="77777777" w:rsidR="007D59BB" w:rsidRPr="00220D1D" w:rsidRDefault="007D59BB" w:rsidP="007D59BB">
      <w:pPr>
        <w:ind w:firstLine="567"/>
        <w:jc w:val="both"/>
        <w:rPr>
          <w:sz w:val="28"/>
        </w:rPr>
      </w:pPr>
      <w:r w:rsidRPr="00220D1D">
        <w:rPr>
          <w:sz w:val="28"/>
        </w:rPr>
        <w:t>1.1</w:t>
      </w:r>
      <w:r>
        <w:rPr>
          <w:sz w:val="28"/>
        </w:rPr>
        <w:t>.</w:t>
      </w:r>
      <w:r w:rsidRPr="00220D1D">
        <w:rPr>
          <w:sz w:val="28"/>
        </w:rPr>
        <w:t xml:space="preserve"> Настоящее Положение определяет:</w:t>
      </w:r>
    </w:p>
    <w:p w14:paraId="006F58A5" w14:textId="77777777" w:rsidR="007D59BB" w:rsidRPr="00220D1D" w:rsidRDefault="007D59BB" w:rsidP="007D59BB">
      <w:pPr>
        <w:ind w:firstLine="567"/>
        <w:jc w:val="both"/>
        <w:rPr>
          <w:sz w:val="28"/>
        </w:rPr>
      </w:pPr>
      <w:r w:rsidRPr="00220D1D">
        <w:rPr>
          <w:sz w:val="28"/>
        </w:rPr>
        <w:t xml:space="preserve">- критерии, являющиеся основаниями для принятия решений об увековечении памяти о выдающихся событиях в истории муниципального образования </w:t>
      </w:r>
      <w:r>
        <w:rPr>
          <w:sz w:val="28"/>
        </w:rPr>
        <w:t>«</w:t>
      </w:r>
      <w:r>
        <w:rPr>
          <w:sz w:val="28"/>
          <w:szCs w:val="28"/>
        </w:rPr>
        <w:t>Боковский район</w:t>
      </w:r>
      <w:r>
        <w:rPr>
          <w:sz w:val="28"/>
        </w:rPr>
        <w:t xml:space="preserve">» </w:t>
      </w:r>
      <w:r w:rsidRPr="00220D1D">
        <w:rPr>
          <w:sz w:val="28"/>
        </w:rPr>
        <w:t>(далее по тексту – муни</w:t>
      </w:r>
      <w:r>
        <w:rPr>
          <w:sz w:val="28"/>
        </w:rPr>
        <w:t>ципальное образование</w:t>
      </w:r>
      <w:r w:rsidRPr="00220D1D">
        <w:rPr>
          <w:sz w:val="28"/>
        </w:rPr>
        <w:t>), а также личностей, достижения и вклад которых в сфере их деятельности прин</w:t>
      </w:r>
      <w:r>
        <w:rPr>
          <w:sz w:val="28"/>
        </w:rPr>
        <w:t xml:space="preserve">если значимую пользу Ростовской области, </w:t>
      </w:r>
      <w:proofErr w:type="spellStart"/>
      <w:r>
        <w:rPr>
          <w:sz w:val="28"/>
        </w:rPr>
        <w:t>Боковскому</w:t>
      </w:r>
      <w:proofErr w:type="spellEnd"/>
      <w:r w:rsidRPr="004E4F2E">
        <w:rPr>
          <w:sz w:val="28"/>
        </w:rPr>
        <w:t xml:space="preserve"> району</w:t>
      </w:r>
      <w:r>
        <w:rPr>
          <w:sz w:val="28"/>
        </w:rPr>
        <w:t xml:space="preserve">, </w:t>
      </w:r>
      <w:proofErr w:type="spellStart"/>
      <w:r>
        <w:rPr>
          <w:sz w:val="28"/>
        </w:rPr>
        <w:t>Боковскому</w:t>
      </w:r>
      <w:proofErr w:type="spellEnd"/>
      <w:r>
        <w:rPr>
          <w:sz w:val="28"/>
        </w:rPr>
        <w:t xml:space="preserve"> сельскому поселению</w:t>
      </w:r>
      <w:r w:rsidRPr="00220D1D">
        <w:rPr>
          <w:sz w:val="28"/>
        </w:rPr>
        <w:t xml:space="preserve"> и Отечеству;</w:t>
      </w:r>
    </w:p>
    <w:p w14:paraId="4AA85768" w14:textId="77777777" w:rsidR="007D59BB" w:rsidRPr="00220D1D" w:rsidRDefault="007D59BB" w:rsidP="007D59BB">
      <w:pPr>
        <w:ind w:firstLine="567"/>
        <w:jc w:val="both"/>
        <w:rPr>
          <w:sz w:val="28"/>
        </w:rPr>
      </w:pPr>
      <w:r w:rsidRPr="00220D1D">
        <w:rPr>
          <w:sz w:val="28"/>
        </w:rPr>
        <w:t>- порядок и условия установки памятников, мемориальных досок и других памятных знаков на территории муниципального образования;</w:t>
      </w:r>
    </w:p>
    <w:p w14:paraId="372E03BB" w14:textId="77777777" w:rsidR="007D59BB" w:rsidRPr="00220D1D" w:rsidRDefault="007D59BB" w:rsidP="007D59BB">
      <w:pPr>
        <w:ind w:firstLine="567"/>
        <w:jc w:val="both"/>
        <w:rPr>
          <w:sz w:val="28"/>
        </w:rPr>
      </w:pPr>
      <w:r w:rsidRPr="00220D1D">
        <w:rPr>
          <w:sz w:val="28"/>
        </w:rPr>
        <w:t>- порядок финансирования работ по изготовлению и установке, а также ремонту, реставрации и восс</w:t>
      </w:r>
      <w:r>
        <w:rPr>
          <w:sz w:val="28"/>
        </w:rPr>
        <w:t xml:space="preserve">озданию утраченных памятников, </w:t>
      </w:r>
      <w:r w:rsidRPr="00220D1D">
        <w:rPr>
          <w:sz w:val="28"/>
        </w:rPr>
        <w:t>мемориальных досок;</w:t>
      </w:r>
    </w:p>
    <w:p w14:paraId="7B51DECB" w14:textId="77777777" w:rsidR="007D59BB" w:rsidRPr="00220D1D" w:rsidRDefault="007D59BB" w:rsidP="007D59BB">
      <w:pPr>
        <w:ind w:firstLine="567"/>
        <w:jc w:val="both"/>
        <w:rPr>
          <w:sz w:val="28"/>
        </w:rPr>
      </w:pPr>
      <w:r>
        <w:rPr>
          <w:sz w:val="28"/>
        </w:rPr>
        <w:t xml:space="preserve">- порядок учёта памятников, </w:t>
      </w:r>
      <w:r w:rsidRPr="00220D1D">
        <w:rPr>
          <w:sz w:val="28"/>
        </w:rPr>
        <w:t>мемориальных досок и других памятных знаков, обязанности по их сохранению и поддержанию в эстетическом виде.</w:t>
      </w:r>
    </w:p>
    <w:p w14:paraId="0EDD04FD" w14:textId="77777777" w:rsidR="007D59BB" w:rsidRPr="00220D1D" w:rsidRDefault="007D59BB" w:rsidP="007D59BB">
      <w:pPr>
        <w:ind w:firstLine="567"/>
        <w:jc w:val="both"/>
        <w:rPr>
          <w:color w:val="000000"/>
          <w:sz w:val="28"/>
        </w:rPr>
      </w:pPr>
      <w:r w:rsidRPr="00220D1D">
        <w:rPr>
          <w:color w:val="000000"/>
          <w:sz w:val="28"/>
        </w:rPr>
        <w:t>1.2. Памятник - сооружение, предназначенное для увековечения людей, событий, объектов. Наиболее распространённые виды памятников - скульптурная группа, статуя, бюст, триумфальная арка, колонна, обелиск и т. д. В архитектурном плане памятники организуют пространство, нередко памятники выполняют роль визуального центра площади или другого общественного пространства</w:t>
      </w:r>
      <w:r>
        <w:rPr>
          <w:color w:val="000000"/>
          <w:sz w:val="28"/>
        </w:rPr>
        <w:t>.</w:t>
      </w:r>
    </w:p>
    <w:p w14:paraId="50151F79" w14:textId="77777777" w:rsidR="007D59BB" w:rsidRPr="00220D1D" w:rsidRDefault="007D59BB" w:rsidP="007D59BB">
      <w:pPr>
        <w:ind w:firstLine="567"/>
        <w:jc w:val="both"/>
        <w:rPr>
          <w:sz w:val="28"/>
        </w:rPr>
      </w:pPr>
      <w:r w:rsidRPr="00220D1D">
        <w:rPr>
          <w:sz w:val="28"/>
        </w:rPr>
        <w:t xml:space="preserve">1.3. Мемориальная доска - плита с текстом (иногда с </w:t>
      </w:r>
      <w:r>
        <w:rPr>
          <w:sz w:val="28"/>
        </w:rPr>
        <w:t xml:space="preserve">изображением), </w:t>
      </w:r>
      <w:r w:rsidRPr="00220D1D">
        <w:rPr>
          <w:sz w:val="28"/>
        </w:rPr>
        <w:t>увековечивающая память о каком-либо лице или событии и обычно устанавливается на стене здания (сооружения), связанного с этим лицом или событием.</w:t>
      </w:r>
    </w:p>
    <w:p w14:paraId="55653C53" w14:textId="77777777" w:rsidR="007D59BB" w:rsidRPr="00220D1D" w:rsidRDefault="007D59BB" w:rsidP="007D59BB">
      <w:pPr>
        <w:ind w:firstLine="567"/>
        <w:jc w:val="both"/>
        <w:rPr>
          <w:sz w:val="28"/>
        </w:rPr>
      </w:pPr>
      <w:r w:rsidRPr="00220D1D">
        <w:rPr>
          <w:sz w:val="28"/>
        </w:rPr>
        <w:t xml:space="preserve">Мемориальные доски служат увековечению памяти Героев Советского Союза и полных кавалеров орденов Славы, погибших в годы Великой Отечественной </w:t>
      </w:r>
      <w:r w:rsidRPr="00220D1D">
        <w:rPr>
          <w:sz w:val="28"/>
        </w:rPr>
        <w:lastRenderedPageBreak/>
        <w:t>войны или умерших после войны, Героев России, погибших при исполнении воинского долга и служебных обязанностей,</w:t>
      </w:r>
      <w:r>
        <w:rPr>
          <w:sz w:val="28"/>
        </w:rPr>
        <w:t xml:space="preserve"> </w:t>
      </w:r>
      <w:r w:rsidRPr="00220D1D">
        <w:rPr>
          <w:sz w:val="28"/>
        </w:rPr>
        <w:t>других выдающихся людей, внесших вклад в истори</w:t>
      </w:r>
      <w:r>
        <w:rPr>
          <w:sz w:val="28"/>
        </w:rPr>
        <w:t xml:space="preserve">ю муниципального образования, </w:t>
      </w:r>
      <w:r w:rsidRPr="00220D1D">
        <w:rPr>
          <w:sz w:val="28"/>
        </w:rPr>
        <w:t>имеющих авторитет и известность среди жителей, в связи с профессиональной, общественной, военной, научной, культурной, благотворительной, а также иной</w:t>
      </w:r>
      <w:r>
        <w:rPr>
          <w:sz w:val="28"/>
        </w:rPr>
        <w:t xml:space="preserve"> </w:t>
      </w:r>
      <w:r w:rsidRPr="00220D1D">
        <w:rPr>
          <w:sz w:val="28"/>
        </w:rPr>
        <w:t>деятельностью со значительными результатами для Ро</w:t>
      </w:r>
      <w:r>
        <w:rPr>
          <w:sz w:val="28"/>
        </w:rPr>
        <w:t xml:space="preserve">ссийской Федерации, Ростовской области, Боковского района и Боковского сельского поселения </w:t>
      </w:r>
      <w:r w:rsidRPr="00220D1D">
        <w:rPr>
          <w:sz w:val="28"/>
        </w:rPr>
        <w:t>отмеченных правительственными наградами (орденами, медалями) за заслуги в обла</w:t>
      </w:r>
      <w:r>
        <w:rPr>
          <w:sz w:val="28"/>
        </w:rPr>
        <w:t xml:space="preserve">сти науки, техники, литературы, </w:t>
      </w:r>
      <w:r w:rsidRPr="00220D1D">
        <w:rPr>
          <w:sz w:val="28"/>
        </w:rPr>
        <w:t>искусства, культуры, спорта и иной отрасли, а также увековечению памятн</w:t>
      </w:r>
      <w:r>
        <w:rPr>
          <w:sz w:val="28"/>
        </w:rPr>
        <w:t xml:space="preserve">ых событий в истории Боковского </w:t>
      </w:r>
      <w:r w:rsidRPr="00220D1D">
        <w:rPr>
          <w:sz w:val="28"/>
        </w:rPr>
        <w:t>района, в целях формирования социокультурной среды, воспитания в гражданах чувства уважения и любви к историческим традициям и наследию.</w:t>
      </w:r>
    </w:p>
    <w:p w14:paraId="27C80E0D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>1.</w:t>
      </w:r>
      <w:r>
        <w:rPr>
          <w:sz w:val="28"/>
        </w:rPr>
        <w:t xml:space="preserve">4. </w:t>
      </w:r>
      <w:r w:rsidRPr="00220D1D">
        <w:rPr>
          <w:sz w:val="28"/>
        </w:rPr>
        <w:t xml:space="preserve">Другие памятные знаки </w:t>
      </w:r>
      <w:r>
        <w:rPr>
          <w:sz w:val="28"/>
        </w:rPr>
        <w:t>– стелы, скульптурные композиции, знаки-символы, природные (искусственные) камни-валуны, таблички, сообщающие об историческом событии или указывающие на места расположения несохранившихся зданий и других объектов, являющихся памятниками истории, культуры или архитектуры, или разъясняющие наименование улиц, а также историю улиц, подвергшихся переименованиям; информационные доски (стенды), информирующие о знаменательном событии, выдающемся достижении.</w:t>
      </w:r>
    </w:p>
    <w:p w14:paraId="40CFD0A7" w14:textId="77777777" w:rsidR="007D59BB" w:rsidRPr="00603979" w:rsidRDefault="007D59BB" w:rsidP="007D59BB">
      <w:pPr>
        <w:spacing w:line="240" w:lineRule="atLeast"/>
        <w:rPr>
          <w:rStyle w:val="ac"/>
          <w:b w:val="0"/>
        </w:rPr>
      </w:pPr>
    </w:p>
    <w:p w14:paraId="7F847EE4" w14:textId="77777777" w:rsidR="007D59BB" w:rsidRPr="007D59BB" w:rsidRDefault="007D59BB" w:rsidP="007D59BB">
      <w:pPr>
        <w:pStyle w:val="af0"/>
        <w:numPr>
          <w:ilvl w:val="0"/>
          <w:numId w:val="26"/>
        </w:numPr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7D59BB">
        <w:rPr>
          <w:rFonts w:ascii="Times New Roman" w:hAnsi="Times New Roman"/>
          <w:bCs/>
          <w:sz w:val="28"/>
          <w:szCs w:val="28"/>
        </w:rPr>
        <w:t>Критерии для принятия решений об установке памятников, мемориальных досок и других памятных знаков</w:t>
      </w:r>
    </w:p>
    <w:p w14:paraId="1904E412" w14:textId="77777777" w:rsidR="007D59BB" w:rsidRPr="00C14A28" w:rsidRDefault="007D59BB" w:rsidP="007D59BB">
      <w:pPr>
        <w:pStyle w:val="af0"/>
        <w:spacing w:line="240" w:lineRule="atLeast"/>
        <w:rPr>
          <w:b/>
          <w:sz w:val="28"/>
          <w:szCs w:val="28"/>
        </w:rPr>
      </w:pPr>
    </w:p>
    <w:p w14:paraId="6BAE4819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>2.1. Критериями для принятия решений об установке памятников, мемориальных досок и других памятных знаков являются:</w:t>
      </w:r>
    </w:p>
    <w:p w14:paraId="1810E4D1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1) </w:t>
      </w:r>
      <w:r>
        <w:rPr>
          <w:sz w:val="28"/>
        </w:rPr>
        <w:t>отражение предложенным проектом важного исторического события;</w:t>
      </w:r>
    </w:p>
    <w:p w14:paraId="5B26D19C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2) наличие </w:t>
      </w:r>
      <w:r>
        <w:rPr>
          <w:sz w:val="28"/>
        </w:rPr>
        <w:t>документально оформленного подтверждения заслуг и высокого профессионального мастерства личности в области развития экономики, культуры, образования, науки и других сфер</w:t>
      </w:r>
      <w:r w:rsidRPr="00220D1D">
        <w:rPr>
          <w:sz w:val="28"/>
        </w:rPr>
        <w:t>;</w:t>
      </w:r>
    </w:p>
    <w:p w14:paraId="7B442389" w14:textId="77777777" w:rsidR="007D59BB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3) </w:t>
      </w:r>
      <w:r>
        <w:rPr>
          <w:sz w:val="28"/>
        </w:rPr>
        <w:t>проведение в течение длительного времени активной общественной, благотворительной и иной деятельности, способствовавшей развитию муниципального образования 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поселение»;</w:t>
      </w:r>
    </w:p>
    <w:p w14:paraId="0014451F" w14:textId="77777777" w:rsidR="007D59BB" w:rsidRPr="00220D1D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4) участие личности в событиях, при которых был проявлен героизм, мужество, отвага.</w:t>
      </w:r>
    </w:p>
    <w:p w14:paraId="24AC5D9A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>2.2. Рассмотрение вопроса об установке памятника, мемориальной доски и другого памятного знака производится по истечении 2 (двух) лет со дня события или смерти лица, об увековечении памяти которого ходатайствуют инициаторы.</w:t>
      </w:r>
    </w:p>
    <w:p w14:paraId="038F9E4A" w14:textId="77777777" w:rsidR="007D59BB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2.3. На лиц, удостоенных звания Героя Советского Союза, Героя Российской Федерации, Героя Социалистического Труда, полных кавалеров ордена Славы,  награжденных орденом </w:t>
      </w:r>
      <w:r>
        <w:rPr>
          <w:sz w:val="28"/>
        </w:rPr>
        <w:t>«</w:t>
      </w:r>
      <w:r w:rsidRPr="00220D1D">
        <w:rPr>
          <w:sz w:val="28"/>
        </w:rPr>
        <w:t>За заслуги перед Отечеством</w:t>
      </w:r>
      <w:r>
        <w:rPr>
          <w:sz w:val="28"/>
        </w:rPr>
        <w:t>»</w:t>
      </w:r>
      <w:r w:rsidRPr="00220D1D">
        <w:rPr>
          <w:sz w:val="28"/>
        </w:rPr>
        <w:t xml:space="preserve">, орденом Трудовой Славы, орденом Мужества, лиц погибших при исполнения воинского долга, а также лиц, удостоенных </w:t>
      </w:r>
      <w:r w:rsidRPr="00800C5F">
        <w:rPr>
          <w:sz w:val="28"/>
        </w:rPr>
        <w:t>звания «Почетный гражданин</w:t>
      </w:r>
      <w:r>
        <w:rPr>
          <w:sz w:val="28"/>
        </w:rPr>
        <w:t xml:space="preserve"> </w:t>
      </w:r>
      <w:r w:rsidRPr="00800C5F">
        <w:rPr>
          <w:sz w:val="28"/>
        </w:rPr>
        <w:t>муниципального образования «</w:t>
      </w:r>
      <w:r>
        <w:rPr>
          <w:sz w:val="28"/>
        </w:rPr>
        <w:t xml:space="preserve">Боковского сельского </w:t>
      </w:r>
      <w:r w:rsidRPr="00800C5F">
        <w:rPr>
          <w:sz w:val="28"/>
        </w:rPr>
        <w:t>поселения»</w:t>
      </w:r>
      <w:r w:rsidRPr="00220D1D">
        <w:rPr>
          <w:sz w:val="28"/>
        </w:rPr>
        <w:t xml:space="preserve">, ограничения по срокам обращения об </w:t>
      </w:r>
      <w:r w:rsidRPr="00220D1D">
        <w:rPr>
          <w:sz w:val="28"/>
        </w:rPr>
        <w:lastRenderedPageBreak/>
        <w:t>установке памятника, мемориальной доски и другого памятного знака не распространяются.</w:t>
      </w:r>
    </w:p>
    <w:p w14:paraId="37B8269E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2.4. При решении вопроса об установке памятников, мемориальных досок и других памятных знаков учитывается наличие иных форм увековечения данного события или личности на территории муниципального образования 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поселение».</w:t>
      </w:r>
    </w:p>
    <w:p w14:paraId="2EAE5BE8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2.5. На проект памятника может быть объявлен конкурс в соответствии с законодательством Российской Федерации.</w:t>
      </w:r>
    </w:p>
    <w:p w14:paraId="7208AB52" w14:textId="77777777" w:rsidR="007D59BB" w:rsidRDefault="007D59BB" w:rsidP="007D59BB">
      <w:pPr>
        <w:ind w:firstLine="709"/>
        <w:jc w:val="both"/>
        <w:rPr>
          <w:sz w:val="28"/>
        </w:rPr>
      </w:pPr>
    </w:p>
    <w:p w14:paraId="51A15309" w14:textId="0AC1734B" w:rsidR="007D59BB" w:rsidRDefault="007D59BB" w:rsidP="007D59BB">
      <w:pPr>
        <w:pStyle w:val="af0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59BB">
        <w:rPr>
          <w:rFonts w:ascii="Times New Roman" w:hAnsi="Times New Roman"/>
          <w:bCs/>
          <w:sz w:val="28"/>
          <w:szCs w:val="28"/>
        </w:rPr>
        <w:t>Порядок рассмотрения ходатайств об установке памятников, мемориальных досок и других памятных знаков</w:t>
      </w:r>
    </w:p>
    <w:p w14:paraId="3A70C090" w14:textId="77777777" w:rsidR="007D59BB" w:rsidRPr="007D59BB" w:rsidRDefault="007D59BB" w:rsidP="007D59BB">
      <w:pPr>
        <w:pStyle w:val="af0"/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14:paraId="2D041015" w14:textId="77777777" w:rsidR="007D59BB" w:rsidRPr="00220D1D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3.1</w:t>
      </w:r>
      <w:r w:rsidRPr="00220D1D">
        <w:rPr>
          <w:sz w:val="28"/>
        </w:rPr>
        <w:t xml:space="preserve">. Письменное ходатайство об установке памятников, мемориальных досок и других памятных знаков и необходимые документы направляются на имя главы </w:t>
      </w:r>
      <w:r>
        <w:rPr>
          <w:sz w:val="28"/>
        </w:rPr>
        <w:t>Администрации Боковского сельского поселения (далее –Администрация)</w:t>
      </w:r>
      <w:r w:rsidRPr="00220D1D">
        <w:rPr>
          <w:sz w:val="28"/>
        </w:rPr>
        <w:t xml:space="preserve">и передаются в Комиссию </w:t>
      </w:r>
      <w:r>
        <w:rPr>
          <w:sz w:val="28"/>
        </w:rPr>
        <w:t>по рассмотрению вопросов об установке</w:t>
      </w:r>
      <w:r w:rsidRPr="00A44DCD">
        <w:rPr>
          <w:sz w:val="28"/>
        </w:rPr>
        <w:t xml:space="preserve"> памятников, мемориальных досок и других памятных знаков на территории муниципального образования </w:t>
      </w:r>
      <w:r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</w:t>
      </w:r>
      <w:r w:rsidRPr="00220D1D">
        <w:rPr>
          <w:sz w:val="28"/>
        </w:rPr>
        <w:t xml:space="preserve"> (далее – Комиссия) для рассмотрения.</w:t>
      </w:r>
    </w:p>
    <w:p w14:paraId="0FE9C0EF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>3.</w:t>
      </w:r>
      <w:r>
        <w:rPr>
          <w:sz w:val="28"/>
        </w:rPr>
        <w:t>2</w:t>
      </w:r>
      <w:r w:rsidRPr="00220D1D">
        <w:rPr>
          <w:sz w:val="28"/>
        </w:rPr>
        <w:t>. Перечень документов,</w:t>
      </w:r>
      <w:r>
        <w:rPr>
          <w:sz w:val="28"/>
        </w:rPr>
        <w:t xml:space="preserve"> представляемых в К</w:t>
      </w:r>
      <w:r w:rsidRPr="00220D1D">
        <w:rPr>
          <w:sz w:val="28"/>
        </w:rPr>
        <w:t>омиссию:</w:t>
      </w:r>
    </w:p>
    <w:p w14:paraId="159B595C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>1) письменное обращение (ходатайство) с просьбой об увековечении памяти личности или события с обоснованием целесообразности установки памятника, мемориальной доски или другого памятного знака;</w:t>
      </w:r>
    </w:p>
    <w:p w14:paraId="03BFCB4F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2) </w:t>
      </w:r>
      <w:r>
        <w:rPr>
          <w:sz w:val="28"/>
        </w:rPr>
        <w:t xml:space="preserve">архивная </w:t>
      </w:r>
      <w:r w:rsidRPr="00220D1D">
        <w:rPr>
          <w:sz w:val="28"/>
        </w:rPr>
        <w:t>историческая или историко-биографическая справка;</w:t>
      </w:r>
    </w:p>
    <w:p w14:paraId="6FE7419B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>3) копии документов, подтверждающих достоверность события или заслуги увековечиваемого лица;</w:t>
      </w:r>
    </w:p>
    <w:p w14:paraId="15CCC216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4) </w:t>
      </w:r>
      <w:r>
        <w:rPr>
          <w:sz w:val="28"/>
        </w:rPr>
        <w:t>обоснование выбора места установки памятного знака (с предоставлением фотографии предполагаемого места)</w:t>
      </w:r>
      <w:r w:rsidRPr="00220D1D">
        <w:rPr>
          <w:sz w:val="28"/>
        </w:rPr>
        <w:t>;</w:t>
      </w:r>
    </w:p>
    <w:p w14:paraId="6B3E7352" w14:textId="77777777" w:rsidR="007D59BB" w:rsidRPr="00220D1D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5) </w:t>
      </w:r>
      <w:r>
        <w:rPr>
          <w:sz w:val="28"/>
        </w:rPr>
        <w:t>источники финансирования и стоимость проекта и (или) письменное обязательство инициатора о финансировании работ по проектированию, установке и обеспечению торжественного открытия памятного знака</w:t>
      </w:r>
      <w:r w:rsidRPr="00220D1D">
        <w:rPr>
          <w:sz w:val="28"/>
        </w:rPr>
        <w:t>;</w:t>
      </w:r>
    </w:p>
    <w:p w14:paraId="55DB0CDF" w14:textId="77777777" w:rsidR="007D59BB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6) </w:t>
      </w:r>
      <w:r>
        <w:rPr>
          <w:sz w:val="28"/>
        </w:rPr>
        <w:t>сведения о размере и материале, из которого будет изготовлен памятный знак, а также проект (эскиз, макет) памятного знака.</w:t>
      </w:r>
    </w:p>
    <w:p w14:paraId="4F89990F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В зависимости от вида памятного знака дополнительно представляются следующие документы: </w:t>
      </w:r>
    </w:p>
    <w:p w14:paraId="6CC1AA51" w14:textId="77777777" w:rsidR="007D59BB" w:rsidRPr="006C33B1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Pr="006C33B1">
        <w:rPr>
          <w:sz w:val="28"/>
        </w:rPr>
        <w:t>предложение по тексту надписи;</w:t>
      </w:r>
    </w:p>
    <w:p w14:paraId="5CAFC568" w14:textId="77777777" w:rsidR="007D59BB" w:rsidRPr="00D95EF0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Pr="00D95EF0">
        <w:rPr>
          <w:sz w:val="28"/>
        </w:rPr>
        <w:t>письменное согласие собственника здания, сооружения на котором предполагается установить памятный знак, или лица, которому здание (строение, сооружение) принадлежит на праве хозяйственного ведения или оперативного управления;</w:t>
      </w:r>
    </w:p>
    <w:p w14:paraId="5E351AD8" w14:textId="77777777" w:rsidR="007D59BB" w:rsidRPr="004E4F2E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r w:rsidRPr="004E4F2E">
        <w:rPr>
          <w:sz w:val="28"/>
        </w:rPr>
        <w:t>письменное согласие собственника земельного участка (в случае, если памятный знак устанавливается непосредственно на земельном участке) или лица, которому земельный участок принадлежит на ином вещном праве на землю;</w:t>
      </w:r>
    </w:p>
    <w:p w14:paraId="3653B82C" w14:textId="77777777" w:rsidR="007D59BB" w:rsidRPr="004E4F2E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4) </w:t>
      </w:r>
      <w:r w:rsidRPr="004E4F2E">
        <w:rPr>
          <w:sz w:val="28"/>
        </w:rPr>
        <w:t>письменное согласие родственников лица, которому устанавливается памятный знак.</w:t>
      </w:r>
    </w:p>
    <w:p w14:paraId="44CD3272" w14:textId="77777777" w:rsidR="007D59BB" w:rsidRPr="006E2668" w:rsidRDefault="007D59BB" w:rsidP="006E2668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6E2668">
        <w:rPr>
          <w:rFonts w:ascii="Times New Roman" w:hAnsi="Times New Roman"/>
          <w:sz w:val="28"/>
        </w:rPr>
        <w:lastRenderedPageBreak/>
        <w:t>3.3 Комиссия рассматривает обращение (ходатайство) и проверяет прилагаемые к нему документы в течение 30 (тридцати) календарных дней со дня их регистрации.</w:t>
      </w:r>
    </w:p>
    <w:p w14:paraId="0F151DAD" w14:textId="77777777" w:rsidR="007D59BB" w:rsidRPr="00B43329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B43329">
        <w:rPr>
          <w:sz w:val="28"/>
          <w:szCs w:val="28"/>
        </w:rPr>
        <w:t>3.4. По итогам рассмотрения обращения (ходатайства) и необходимого пакета документов назначается дата проведения заседания Комиссии, на котором принимается решение, оформляется протокол заседания.</w:t>
      </w:r>
    </w:p>
    <w:p w14:paraId="38203CA8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В результате рассмотрения обращения Комиссии в 30–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 принимает одно из следующих решений:</w:t>
      </w:r>
    </w:p>
    <w:p w14:paraId="47C3C575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bookmarkStart w:id="1" w:name="_Hlk156904960"/>
      <w:r>
        <w:rPr>
          <w:sz w:val="28"/>
          <w:szCs w:val="28"/>
        </w:rPr>
        <w:t>поддержать обращение (ходатайство) и рекомендовать принять решение об установке памятного знака</w:t>
      </w:r>
      <w:bookmarkEnd w:id="1"/>
      <w:r>
        <w:rPr>
          <w:sz w:val="28"/>
          <w:szCs w:val="28"/>
        </w:rPr>
        <w:t>;</w:t>
      </w:r>
    </w:p>
    <w:p w14:paraId="3C7AFDD5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инициатору увековечить память события или деятеля в других формах;</w:t>
      </w:r>
    </w:p>
    <w:p w14:paraId="5568B689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поддержать обращение (ходатайства) и рекомендовать принять решение о принятии в муниципальную собственность ранее созданных памятных знаков;</w:t>
      </w:r>
    </w:p>
    <w:p w14:paraId="2D2F7DA9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отклонить обращение (ходатайство) и направить инициатору мотивированный отказ, проинформировав о принятом решении главу Администрации.</w:t>
      </w:r>
    </w:p>
    <w:p w14:paraId="11F498B6" w14:textId="53BE736E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В случае положительного заключения Комиссия направляет </w:t>
      </w:r>
      <w:bookmarkStart w:id="2" w:name="_Hlk156905067"/>
      <w:r>
        <w:rPr>
          <w:sz w:val="28"/>
          <w:szCs w:val="28"/>
        </w:rPr>
        <w:t>инициаторам письменный ответ</w:t>
      </w:r>
      <w:bookmarkEnd w:id="2"/>
      <w:r>
        <w:rPr>
          <w:sz w:val="28"/>
          <w:szCs w:val="28"/>
        </w:rPr>
        <w:t>, в котором сообщат о необходимости получения согласования проекта и места установки памятника, мемориальной доски, другого памятного знака с</w:t>
      </w:r>
      <w:r w:rsidRPr="00D95EF0">
        <w:rPr>
          <w:sz w:val="28"/>
          <w:szCs w:val="28"/>
        </w:rPr>
        <w:t xml:space="preserve"> </w:t>
      </w:r>
      <w:r w:rsidR="006E2668">
        <w:rPr>
          <w:sz w:val="28"/>
          <w:szCs w:val="28"/>
        </w:rPr>
        <w:t xml:space="preserve">главным архитектором </w:t>
      </w:r>
      <w:r w:rsidRPr="00D95EF0">
        <w:rPr>
          <w:sz w:val="28"/>
          <w:szCs w:val="28"/>
        </w:rPr>
        <w:t>Администраци</w:t>
      </w:r>
      <w:r w:rsidR="006E2668">
        <w:rPr>
          <w:sz w:val="28"/>
          <w:szCs w:val="28"/>
        </w:rPr>
        <w:t>и Боковского района</w:t>
      </w:r>
      <w:r>
        <w:rPr>
          <w:sz w:val="28"/>
          <w:szCs w:val="28"/>
        </w:rPr>
        <w:t>.</w:t>
      </w:r>
    </w:p>
    <w:p w14:paraId="6F932933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После согласования проекта и места установки памятника, мемориальной доски, другого памятного знака Администрация готовит проект постановления о сооружении и установке памятника, мемориальной доски или другого памятного знака.</w:t>
      </w:r>
    </w:p>
    <w:p w14:paraId="7BA0745F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Копия постановления Администрации направляется инициатору.</w:t>
      </w:r>
    </w:p>
    <w:p w14:paraId="559D619D" w14:textId="77777777" w:rsidR="007D59BB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Постановление Администрации подлежит обязательному опубликованию.</w:t>
      </w:r>
    </w:p>
    <w:p w14:paraId="11B69CAE" w14:textId="77777777" w:rsidR="007D59BB" w:rsidRPr="00B43329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25A56E1E" w14:textId="77777777" w:rsidR="007D59BB" w:rsidRPr="00424498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rStyle w:val="ac"/>
          <w:b w:val="0"/>
          <w:bCs w:val="0"/>
          <w:sz w:val="28"/>
          <w:szCs w:val="28"/>
        </w:rPr>
      </w:pPr>
      <w:r w:rsidRPr="00424498">
        <w:rPr>
          <w:rStyle w:val="ac"/>
          <w:sz w:val="28"/>
          <w:szCs w:val="28"/>
        </w:rPr>
        <w:t>4. Финансирование установки памятников, мемориальных досок и других памятных знаков</w:t>
      </w:r>
    </w:p>
    <w:p w14:paraId="567E437F" w14:textId="77777777" w:rsidR="007D59BB" w:rsidRPr="00424498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sz w:val="28"/>
          <w:szCs w:val="28"/>
        </w:rPr>
      </w:pPr>
    </w:p>
    <w:p w14:paraId="44F04DBB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4.1. Финансирование работ по разработке проекта, изготовлению и установке памятников, мемориальных досок и других памятных знаков может производится:</w:t>
      </w:r>
    </w:p>
    <w:p w14:paraId="51E2DCAB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в случае инициативы об установке со стороны Администрации Боковского сельского поселения, за счет средств </w:t>
      </w:r>
      <w:r w:rsidRPr="00800C5F">
        <w:rPr>
          <w:sz w:val="28"/>
        </w:rPr>
        <w:t>бюджета муниципального образования</w:t>
      </w:r>
      <w:r>
        <w:rPr>
          <w:sz w:val="28"/>
        </w:rPr>
        <w:t xml:space="preserve"> </w:t>
      </w:r>
      <w:r w:rsidRPr="00800C5F"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</w:t>
      </w:r>
      <w:r w:rsidRPr="00800C5F">
        <w:rPr>
          <w:sz w:val="28"/>
        </w:rPr>
        <w:t>поселение»;</w:t>
      </w:r>
    </w:p>
    <w:p w14:paraId="07386EE1" w14:textId="77777777" w:rsidR="007D59BB" w:rsidRPr="00220D1D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в случае инициативы об установке со стороны предприятий, учреждений, организаций всех форм собственности, общественных объединений и физических лиц – за счет источников, не запрещенных действующим законодательством Российской Федерации.</w:t>
      </w:r>
    </w:p>
    <w:p w14:paraId="1B0270A7" w14:textId="77777777" w:rsidR="007D59BB" w:rsidRDefault="007D59BB" w:rsidP="007D59BB">
      <w:pPr>
        <w:spacing w:line="240" w:lineRule="atLeast"/>
        <w:jc w:val="center"/>
        <w:rPr>
          <w:b/>
        </w:rPr>
        <w:sectPr w:rsidR="007D59BB" w:rsidSect="004D470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47A87203" w14:textId="77777777" w:rsidR="007D59BB" w:rsidRPr="00424498" w:rsidRDefault="007D59BB" w:rsidP="007D59BB">
      <w:pPr>
        <w:spacing w:line="240" w:lineRule="atLeast"/>
        <w:ind w:firstLine="709"/>
        <w:jc w:val="center"/>
        <w:rPr>
          <w:bCs/>
          <w:sz w:val="28"/>
          <w:szCs w:val="28"/>
        </w:rPr>
      </w:pPr>
      <w:r w:rsidRPr="00424498">
        <w:rPr>
          <w:bCs/>
          <w:sz w:val="28"/>
          <w:szCs w:val="28"/>
        </w:rPr>
        <w:lastRenderedPageBreak/>
        <w:t>5. Демонтаж памятников, мемориальных досок, других памятных знаков</w:t>
      </w:r>
    </w:p>
    <w:p w14:paraId="242AB189" w14:textId="77777777" w:rsidR="007D59BB" w:rsidRPr="00794389" w:rsidRDefault="007D59BB" w:rsidP="007D59BB">
      <w:pPr>
        <w:spacing w:line="240" w:lineRule="atLeast"/>
        <w:ind w:firstLine="709"/>
        <w:jc w:val="center"/>
        <w:rPr>
          <w:b/>
          <w:sz w:val="28"/>
          <w:szCs w:val="28"/>
        </w:rPr>
      </w:pPr>
    </w:p>
    <w:p w14:paraId="14E9A372" w14:textId="77777777" w:rsidR="007D59BB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5.1. </w:t>
      </w:r>
      <w:r>
        <w:rPr>
          <w:sz w:val="28"/>
        </w:rPr>
        <w:t>Памятные знаки демонтируются в случае их установки с нарушением порядка, предусмотренного настоящим Положением. Расходы по демонтажу памятного знака, установленного с нарушением настоящего Положения, возлагается на юридических и физических лиц, установивших памятный знак.</w:t>
      </w:r>
    </w:p>
    <w:p w14:paraId="62301B9D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5.2. Памятник, мемориальная доска, памятный знак демонтируются:</w:t>
      </w:r>
    </w:p>
    <w:p w14:paraId="6AA02FA6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при необходимости проведения реставрационных работ, сносе или проведении ремонтно-реставрационных работ здания, на фасаде которого установлена мемориальная доска;</w:t>
      </w:r>
    </w:p>
    <w:p w14:paraId="1E50D670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при полном разрушении памятника, мемориальной доски, памятного знака и невозможности проведения реставрационных работ.</w:t>
      </w:r>
    </w:p>
    <w:p w14:paraId="1E3F4614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5.3. Финансирование работ по демонтажу памятников, мемориальных досок, памятных знаков, относящихся к муниципальной собственности, осуществляется за счет средств бюджета Администрации, в иных случаях за счет средств инициаторов проведения демонтажных работ.</w:t>
      </w:r>
    </w:p>
    <w:p w14:paraId="7C703A5D" w14:textId="77777777" w:rsidR="007D59BB" w:rsidRPr="00277500" w:rsidRDefault="007D59BB" w:rsidP="007D59BB">
      <w:pPr>
        <w:ind w:firstLine="709"/>
        <w:jc w:val="both"/>
      </w:pPr>
    </w:p>
    <w:p w14:paraId="787BFE76" w14:textId="77777777" w:rsidR="007D59BB" w:rsidRPr="006E2668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rStyle w:val="ac"/>
          <w:b w:val="0"/>
          <w:bCs w:val="0"/>
          <w:sz w:val="28"/>
          <w:szCs w:val="28"/>
        </w:rPr>
      </w:pPr>
      <w:r w:rsidRPr="006E2668">
        <w:rPr>
          <w:rStyle w:val="ac"/>
          <w:b w:val="0"/>
          <w:bCs w:val="0"/>
          <w:sz w:val="28"/>
          <w:szCs w:val="28"/>
        </w:rPr>
        <w:t>6. Учет и содержание памятников, мемориальных досок и других памятных знаков</w:t>
      </w:r>
    </w:p>
    <w:p w14:paraId="47DDFEA9" w14:textId="77777777" w:rsidR="007D59BB" w:rsidRPr="006E2668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sz w:val="28"/>
          <w:szCs w:val="28"/>
        </w:rPr>
      </w:pPr>
    </w:p>
    <w:p w14:paraId="76AE13E1" w14:textId="5A294A0D" w:rsidR="007D59BB" w:rsidRPr="004E4F2E" w:rsidRDefault="007D59BB" w:rsidP="007D59BB">
      <w:pPr>
        <w:ind w:firstLine="709"/>
        <w:jc w:val="both"/>
        <w:rPr>
          <w:sz w:val="28"/>
        </w:rPr>
      </w:pPr>
      <w:r w:rsidRPr="004E4F2E">
        <w:rPr>
          <w:sz w:val="28"/>
        </w:rPr>
        <w:t xml:space="preserve">6.1. После установки памятника, мемориальной доски, памятного знака организация, лицо или группа лиц, выступивших инициаторами, </w:t>
      </w:r>
      <w:r w:rsidR="006E2668">
        <w:rPr>
          <w:sz w:val="28"/>
        </w:rPr>
        <w:t xml:space="preserve">может </w:t>
      </w:r>
      <w:r w:rsidRPr="004E4F2E">
        <w:rPr>
          <w:sz w:val="28"/>
        </w:rPr>
        <w:t>ходатайств</w:t>
      </w:r>
      <w:r w:rsidR="006E2668">
        <w:rPr>
          <w:sz w:val="28"/>
        </w:rPr>
        <w:t>овать</w:t>
      </w:r>
      <w:r w:rsidRPr="004E4F2E">
        <w:rPr>
          <w:sz w:val="28"/>
        </w:rPr>
        <w:t xml:space="preserve"> о передаче соответствующего объекта в собственность муниципального образования 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</w:t>
      </w:r>
      <w:r w:rsidRPr="004E4F2E">
        <w:rPr>
          <w:sz w:val="28"/>
        </w:rPr>
        <w:t>поселение» с представлением пакета документов, подтверждающих адрес объекта, его стоимость, технические характеристики.</w:t>
      </w:r>
      <w:r w:rsidR="00451C23">
        <w:rPr>
          <w:sz w:val="28"/>
        </w:rPr>
        <w:t xml:space="preserve"> В случае принятия положительного решения по ходатайству,</w:t>
      </w:r>
      <w:r w:rsidRPr="004E4F2E">
        <w:rPr>
          <w:sz w:val="28"/>
        </w:rPr>
        <w:t xml:space="preserve"> Администраци</w:t>
      </w:r>
      <w:r>
        <w:rPr>
          <w:sz w:val="28"/>
        </w:rPr>
        <w:t>я</w:t>
      </w:r>
      <w:r w:rsidRPr="004E4F2E">
        <w:rPr>
          <w:sz w:val="28"/>
        </w:rPr>
        <w:t>:</w:t>
      </w:r>
    </w:p>
    <w:p w14:paraId="0F3D98CD" w14:textId="77777777" w:rsidR="007D59BB" w:rsidRPr="004E4F2E" w:rsidRDefault="007D59BB" w:rsidP="007D59BB">
      <w:pPr>
        <w:ind w:firstLine="709"/>
        <w:jc w:val="both"/>
        <w:rPr>
          <w:sz w:val="28"/>
        </w:rPr>
      </w:pPr>
      <w:r w:rsidRPr="004E4F2E">
        <w:rPr>
          <w:sz w:val="28"/>
        </w:rPr>
        <w:t>готовит проект постановления Администрации о передаче или приеме существующего объекта в муниципальную собственность;</w:t>
      </w:r>
    </w:p>
    <w:p w14:paraId="491B9FE7" w14:textId="77777777" w:rsidR="007D59BB" w:rsidRDefault="007D59BB" w:rsidP="007D59BB">
      <w:pPr>
        <w:ind w:firstLine="709"/>
        <w:jc w:val="both"/>
        <w:rPr>
          <w:sz w:val="28"/>
          <w:szCs w:val="28"/>
        </w:rPr>
      </w:pPr>
      <w:r w:rsidRPr="004E4F2E">
        <w:rPr>
          <w:sz w:val="28"/>
          <w:szCs w:val="28"/>
        </w:rPr>
        <w:t>включает объект в установленном порядке в реестр муниципального имущества 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поселение»;</w:t>
      </w:r>
    </w:p>
    <w:p w14:paraId="43D239EF" w14:textId="77777777" w:rsidR="007D59BB" w:rsidRDefault="007D59BB" w:rsidP="007D59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передает соответствующий объект балансодержателю.</w:t>
      </w:r>
    </w:p>
    <w:p w14:paraId="73055791" w14:textId="21F96C65" w:rsidR="007D59BB" w:rsidRDefault="007D59BB" w:rsidP="007D59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451C23">
        <w:rPr>
          <w:sz w:val="28"/>
          <w:szCs w:val="28"/>
        </w:rPr>
        <w:t>2</w:t>
      </w:r>
      <w:r>
        <w:rPr>
          <w:sz w:val="28"/>
          <w:szCs w:val="28"/>
        </w:rPr>
        <w:t xml:space="preserve">. Финансирование содержания и проведения ремонтно-реставрационных работ на памятниках, мемориальных досках, памятных знаках, относящихся к муниципальной собственности, осуществляется за счет средств бюджета </w:t>
      </w:r>
      <w:r w:rsidRPr="00800C5F"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</w:t>
      </w:r>
      <w:r w:rsidRPr="00800C5F">
        <w:rPr>
          <w:sz w:val="28"/>
          <w:szCs w:val="28"/>
        </w:rPr>
        <w:t>поселение».</w:t>
      </w:r>
    </w:p>
    <w:p w14:paraId="2EFD5C66" w14:textId="7E2C2EC5" w:rsidR="007D59BB" w:rsidRDefault="007D59BB" w:rsidP="007D59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451C23">
        <w:rPr>
          <w:sz w:val="28"/>
          <w:szCs w:val="28"/>
        </w:rPr>
        <w:t>3</w:t>
      </w:r>
      <w:r>
        <w:rPr>
          <w:sz w:val="28"/>
          <w:szCs w:val="28"/>
        </w:rPr>
        <w:t>. Включение памятников в Единый государственный реестр объектов культурного наследия (памятников истории и культуры) народов Российской Федерации осуществляется в соответствии с Федеральным законом «Об объектах культурного наследия (памятниках истории и культуры) народов Российской Федерации.</w:t>
      </w:r>
    </w:p>
    <w:p w14:paraId="48CE7F4F" w14:textId="77777777" w:rsidR="007D59BB" w:rsidRDefault="007D59BB" w:rsidP="007D59BB">
      <w:pPr>
        <w:ind w:firstLine="709"/>
        <w:jc w:val="both"/>
        <w:rPr>
          <w:sz w:val="28"/>
          <w:szCs w:val="28"/>
        </w:rPr>
        <w:sectPr w:rsidR="007D59BB" w:rsidSect="004D470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34F6D3C4" w14:textId="77777777" w:rsidR="007D59BB" w:rsidRPr="00424498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jc w:val="center"/>
        <w:rPr>
          <w:bCs/>
          <w:sz w:val="28"/>
          <w:szCs w:val="28"/>
        </w:rPr>
      </w:pPr>
      <w:r w:rsidRPr="004D75A3">
        <w:rPr>
          <w:rStyle w:val="ac"/>
          <w:sz w:val="28"/>
          <w:szCs w:val="28"/>
        </w:rPr>
        <w:lastRenderedPageBreak/>
        <w:t>7</w:t>
      </w:r>
      <w:r w:rsidRPr="003B477C">
        <w:rPr>
          <w:b/>
          <w:sz w:val="28"/>
          <w:szCs w:val="28"/>
        </w:rPr>
        <w:t xml:space="preserve">. </w:t>
      </w:r>
      <w:r w:rsidRPr="00424498">
        <w:rPr>
          <w:bCs/>
          <w:sz w:val="28"/>
          <w:szCs w:val="28"/>
        </w:rPr>
        <w:t>Архитектурно – художественные требования, предъявляемые к памятникам, мемориальным доскам и другим памятным знакам</w:t>
      </w:r>
    </w:p>
    <w:p w14:paraId="7C26C66A" w14:textId="77777777" w:rsidR="007D59BB" w:rsidRPr="00794389" w:rsidRDefault="007D59BB" w:rsidP="007D59BB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b/>
          <w:color w:val="355081"/>
          <w:sz w:val="28"/>
          <w:szCs w:val="28"/>
        </w:rPr>
      </w:pPr>
    </w:p>
    <w:p w14:paraId="7696C3E5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7.1. Архитектурно – художественные решения памятника, мемориальной доски, памятного знака не должно противоречить характеру места его установки, особенностям среды, в которую он привносится как новый элемент.</w:t>
      </w:r>
    </w:p>
    <w:p w14:paraId="10E61DE8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7.2. При согласовании проекта и места установки памятника, мемориальной доски, памятного знака учитываются следующие требования:</w:t>
      </w:r>
    </w:p>
    <w:p w14:paraId="67160E8B" w14:textId="77777777" w:rsidR="007D59BB" w:rsidRDefault="007D59BB" w:rsidP="007D59BB">
      <w:pPr>
        <w:ind w:firstLine="709"/>
        <w:jc w:val="both"/>
        <w:rPr>
          <w:sz w:val="28"/>
        </w:rPr>
      </w:pPr>
      <w:r w:rsidRPr="00D95EF0">
        <w:rPr>
          <w:sz w:val="28"/>
        </w:rPr>
        <w:t>размещение п</w:t>
      </w:r>
      <w:r>
        <w:rPr>
          <w:sz w:val="28"/>
        </w:rPr>
        <w:t>амятника, мемориальной доски, памятного знака с учетом его панорамного восприятия;</w:t>
      </w:r>
    </w:p>
    <w:p w14:paraId="5438CC5A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учет существующей градостроительной ситуации, окружающей застройки и размещение, исходя из градостроительных возможностей, в случае размещения на земельном участке.</w:t>
      </w:r>
    </w:p>
    <w:p w14:paraId="22047B14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7.3. В тексте мемориальной доски, в надписи на памятнике, памятном знаке имя и отчество увековечиваемого лица должны быть указаны без сокращений. </w:t>
      </w:r>
    </w:p>
    <w:p w14:paraId="20F274B3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7.4. Текст мемориальной доски, надпись на памятнике, памятном знаке должны содержать в лаконичной форме характеристику увековечиваемого события (факта) либо периода жизни (деятельности) выдающегося лица, которому они посвящены.</w:t>
      </w:r>
    </w:p>
    <w:p w14:paraId="1073C6FB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7.5. В тексте мемориальной доски обязательны даты, конкретизирующие время причастности выдающегося лица или значимого события к месту установки мемориальной доски.</w:t>
      </w:r>
    </w:p>
    <w:p w14:paraId="44A53764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7.6. В композицию мемориальных досок, кроме текста, могут включаться портретные изображения или стилизованные изображения, олицетворяющие памятные события, декоративные элементы, подсветка, приспособление для возложения цветов. </w:t>
      </w:r>
    </w:p>
    <w:p w14:paraId="114AD79D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7.7.  Размер доски должен быть в средних границах: от 0,6 до 1,0 метра по горизонтали и от 0,4 до 0,6 метра по вертикали.</w:t>
      </w:r>
    </w:p>
    <w:p w14:paraId="7F3E652B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7.8. Памятники, мемориальные доски, памятные знаки выполняются в материалах и технике, обеспечивающих наиболее полное выявление художественного замысла и долговечность объекта (металл, камень, керамика, высокопрочные материалы и т.п.).</w:t>
      </w:r>
    </w:p>
    <w:p w14:paraId="17BC193C" w14:textId="77777777" w:rsidR="007D59BB" w:rsidRDefault="007D59BB" w:rsidP="007D59BB">
      <w:pPr>
        <w:ind w:firstLine="709"/>
        <w:jc w:val="both"/>
        <w:rPr>
          <w:sz w:val="28"/>
        </w:rPr>
      </w:pPr>
      <w:r w:rsidRPr="004E4F2E">
        <w:rPr>
          <w:sz w:val="28"/>
        </w:rPr>
        <w:t>7.9.</w:t>
      </w:r>
      <w:r>
        <w:rPr>
          <w:sz w:val="28"/>
        </w:rPr>
        <w:t xml:space="preserve"> </w:t>
      </w:r>
      <w:r w:rsidRPr="004E4F2E">
        <w:rPr>
          <w:sz w:val="28"/>
        </w:rPr>
        <w:t>Памятники устанавливаются на открытых, хорошо просматриваемых территориях, выходящих на улицы.</w:t>
      </w:r>
    </w:p>
    <w:p w14:paraId="2620DAF4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7.10. Мемориальные доски устанавливаются на высоте не ниже двух метров (на фасадах зданий).</w:t>
      </w:r>
    </w:p>
    <w:p w14:paraId="557C9968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7.11. Памятные знаки устанавливаются на открытых, хорошо просматриваемых территориях, на фасадах зданий не ниже двух метров. Размер, форма, содержание памятных знаков определяется проектом.</w:t>
      </w:r>
    </w:p>
    <w:p w14:paraId="281611A9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7.12. В случае если событие либо жизнь и деятельность выдающейся личности были связаны со зданиями общественного назначения (образовательные учреждения, библиотеки, научные учреждения и т.п.), памятные знаки, мемориальные доски, могут устанавливаться в помещениях указанных зданий.</w:t>
      </w:r>
    </w:p>
    <w:p w14:paraId="71B042EE" w14:textId="77777777" w:rsidR="007D59BB" w:rsidRPr="00220D1D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7.13. Мемориальная доска устанавливается по согласованию с собственником объекта, на котором предполагается ее установка.</w:t>
      </w:r>
    </w:p>
    <w:p w14:paraId="120489B1" w14:textId="77777777" w:rsidR="007D59BB" w:rsidRPr="00424498" w:rsidRDefault="007D59BB" w:rsidP="007D59BB">
      <w:pPr>
        <w:spacing w:line="240" w:lineRule="atLeast"/>
        <w:ind w:firstLine="709"/>
        <w:jc w:val="center"/>
        <w:rPr>
          <w:bCs/>
          <w:sz w:val="28"/>
          <w:szCs w:val="28"/>
        </w:rPr>
      </w:pPr>
      <w:r w:rsidRPr="00424498">
        <w:rPr>
          <w:bCs/>
          <w:sz w:val="28"/>
          <w:szCs w:val="28"/>
        </w:rPr>
        <w:lastRenderedPageBreak/>
        <w:t>8. Заключительные положения</w:t>
      </w:r>
    </w:p>
    <w:p w14:paraId="53230E10" w14:textId="77777777" w:rsidR="007D59BB" w:rsidRPr="00794389" w:rsidRDefault="007D59BB" w:rsidP="007D59BB">
      <w:pPr>
        <w:spacing w:line="240" w:lineRule="atLeast"/>
        <w:ind w:firstLine="709"/>
        <w:jc w:val="center"/>
        <w:rPr>
          <w:b/>
          <w:sz w:val="28"/>
          <w:szCs w:val="28"/>
        </w:rPr>
      </w:pPr>
    </w:p>
    <w:p w14:paraId="02DF4F96" w14:textId="77777777" w:rsidR="007D59BB" w:rsidRDefault="007D59BB" w:rsidP="007D59BB">
      <w:pPr>
        <w:ind w:firstLine="709"/>
        <w:jc w:val="both"/>
        <w:rPr>
          <w:sz w:val="28"/>
        </w:rPr>
      </w:pPr>
      <w:r w:rsidRPr="00220D1D">
        <w:rPr>
          <w:sz w:val="28"/>
        </w:rPr>
        <w:t xml:space="preserve">8.1. </w:t>
      </w:r>
      <w:r>
        <w:rPr>
          <w:sz w:val="28"/>
        </w:rPr>
        <w:t>Граждане обязаны обеспечивать сохранность памятников, мемориальных досок, памятных знаков. За причинение вреда памятникам, мемориальным доскам, памятным знакам виновные люди несут ответственность в соответствии с действующим законодательством Российской Федерации.</w:t>
      </w:r>
    </w:p>
    <w:p w14:paraId="4BFCE3D1" w14:textId="77777777" w:rsidR="007D59BB" w:rsidRDefault="007D59BB" w:rsidP="007D59BB">
      <w:pPr>
        <w:ind w:firstLine="709"/>
        <w:jc w:val="both"/>
        <w:rPr>
          <w:sz w:val="28"/>
        </w:rPr>
      </w:pPr>
      <w:r w:rsidRPr="004E4F2E">
        <w:rPr>
          <w:sz w:val="28"/>
        </w:rPr>
        <w:t>8.2. Учет и контроль над состоянием памятников, мемориальных досок, памятных знаков на территории муниципального образования 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</w:t>
      </w:r>
      <w:r w:rsidRPr="004E4F2E">
        <w:rPr>
          <w:sz w:val="28"/>
        </w:rPr>
        <w:t>поселение» осуществляется</w:t>
      </w:r>
      <w:r>
        <w:rPr>
          <w:sz w:val="28"/>
        </w:rPr>
        <w:t xml:space="preserve"> балансодержателем.</w:t>
      </w:r>
    </w:p>
    <w:p w14:paraId="3FBC96DB" w14:textId="77777777" w:rsidR="007D59BB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>8.3. Лица, чьи права законные интересны, нарушены в результате действия (бездействия) органов местного самоуправления при принятии ими решений в рамках, установленных настоящим Положением, вправе обратиться в суд в соответствии с законодательством российской Федерации.</w:t>
      </w:r>
    </w:p>
    <w:p w14:paraId="40F41671" w14:textId="77777777" w:rsidR="007D59BB" w:rsidRPr="00220D1D" w:rsidRDefault="007D59BB" w:rsidP="007D59BB">
      <w:pPr>
        <w:ind w:firstLine="709"/>
        <w:jc w:val="both"/>
        <w:rPr>
          <w:sz w:val="28"/>
        </w:rPr>
      </w:pPr>
      <w:r>
        <w:rPr>
          <w:sz w:val="28"/>
        </w:rPr>
        <w:t xml:space="preserve">8.4. Настоящее Положение разработано в соответствии с действующим законодательством Российской Федерации и обязательно для исполнения на всей территории муниципального образования «Боковского сельского поселения». </w:t>
      </w:r>
    </w:p>
    <w:p w14:paraId="6F0DC072" w14:textId="77777777" w:rsidR="007D59BB" w:rsidRDefault="007D59BB" w:rsidP="007D59BB">
      <w:pPr>
        <w:jc w:val="both"/>
        <w:rPr>
          <w:sz w:val="28"/>
          <w:szCs w:val="28"/>
        </w:rPr>
      </w:pPr>
    </w:p>
    <w:p w14:paraId="7D9CB59E" w14:textId="77777777" w:rsidR="007D59BB" w:rsidRDefault="007D59BB" w:rsidP="007D59BB">
      <w:pPr>
        <w:jc w:val="both"/>
        <w:rPr>
          <w:sz w:val="28"/>
          <w:szCs w:val="28"/>
        </w:rPr>
      </w:pPr>
    </w:p>
    <w:p w14:paraId="7FF0774A" w14:textId="77777777" w:rsidR="007D59BB" w:rsidRDefault="007D59BB" w:rsidP="007D59BB">
      <w:pPr>
        <w:ind w:firstLine="14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 Щелконогова</w:t>
      </w:r>
    </w:p>
    <w:p w14:paraId="471D4CB1" w14:textId="77777777" w:rsidR="007D59BB" w:rsidRDefault="007D59BB" w:rsidP="007D59BB">
      <w:pPr>
        <w:ind w:firstLine="142"/>
        <w:jc w:val="both"/>
        <w:textAlignment w:val="baseline"/>
        <w:rPr>
          <w:sz w:val="28"/>
          <w:szCs w:val="28"/>
        </w:rPr>
      </w:pPr>
    </w:p>
    <w:p w14:paraId="4A13F10D" w14:textId="77777777" w:rsidR="007D59BB" w:rsidRDefault="007D59BB" w:rsidP="007D59BB">
      <w:pPr>
        <w:jc w:val="both"/>
        <w:rPr>
          <w:sz w:val="28"/>
          <w:szCs w:val="28"/>
        </w:rPr>
      </w:pPr>
    </w:p>
    <w:p w14:paraId="7A1355E3" w14:textId="77777777" w:rsidR="007D59BB" w:rsidRDefault="007D59BB" w:rsidP="007D59BB">
      <w:pPr>
        <w:jc w:val="both"/>
        <w:rPr>
          <w:sz w:val="28"/>
          <w:szCs w:val="28"/>
        </w:rPr>
      </w:pPr>
    </w:p>
    <w:p w14:paraId="52D2E152" w14:textId="77777777" w:rsidR="007D59BB" w:rsidRDefault="007D59BB" w:rsidP="007D59BB">
      <w:pPr>
        <w:jc w:val="both"/>
        <w:rPr>
          <w:sz w:val="28"/>
          <w:szCs w:val="28"/>
        </w:rPr>
      </w:pPr>
    </w:p>
    <w:p w14:paraId="7F1AEA5E" w14:textId="77777777" w:rsidR="007D59BB" w:rsidRDefault="007D59BB" w:rsidP="007D59BB">
      <w:pPr>
        <w:jc w:val="both"/>
        <w:rPr>
          <w:sz w:val="28"/>
          <w:szCs w:val="28"/>
        </w:rPr>
      </w:pPr>
    </w:p>
    <w:p w14:paraId="469E0159" w14:textId="77777777" w:rsidR="007D59BB" w:rsidRDefault="007D59BB" w:rsidP="007D59BB">
      <w:pPr>
        <w:jc w:val="both"/>
        <w:rPr>
          <w:sz w:val="28"/>
          <w:szCs w:val="28"/>
        </w:rPr>
      </w:pPr>
    </w:p>
    <w:p w14:paraId="36A68E12" w14:textId="77777777" w:rsidR="007D59BB" w:rsidRDefault="007D59BB" w:rsidP="007D59BB">
      <w:pPr>
        <w:jc w:val="both"/>
        <w:rPr>
          <w:sz w:val="28"/>
          <w:szCs w:val="28"/>
        </w:rPr>
      </w:pPr>
    </w:p>
    <w:p w14:paraId="2EA5211B" w14:textId="77777777" w:rsidR="007D59BB" w:rsidRDefault="007D59BB" w:rsidP="007D59BB">
      <w:pPr>
        <w:jc w:val="both"/>
        <w:rPr>
          <w:sz w:val="28"/>
          <w:szCs w:val="28"/>
        </w:rPr>
        <w:sectPr w:rsidR="007D59BB" w:rsidSect="004D470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0FF3D71D" w14:textId="77777777" w:rsidR="007D59BB" w:rsidRPr="004D4707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14:paraId="18901FE5" w14:textId="7B3C044A" w:rsidR="007D59BB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  <w:r w:rsidRPr="004D4707">
        <w:rPr>
          <w:sz w:val="28"/>
          <w:szCs w:val="28"/>
        </w:rPr>
        <w:t xml:space="preserve"> </w:t>
      </w:r>
    </w:p>
    <w:p w14:paraId="6C245C0C" w14:textId="77777777" w:rsidR="007D59BB" w:rsidRDefault="007D59BB" w:rsidP="007D59BB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Боковского сельского поселения </w:t>
      </w:r>
    </w:p>
    <w:p w14:paraId="6275CC52" w14:textId="77777777" w:rsidR="00914F2F" w:rsidRPr="004D4707" w:rsidRDefault="00914F2F" w:rsidP="00914F2F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от </w:t>
      </w:r>
      <w:r>
        <w:rPr>
          <w:sz w:val="28"/>
          <w:szCs w:val="28"/>
        </w:rPr>
        <w:t>12.01.2024 № 7</w:t>
      </w:r>
    </w:p>
    <w:p w14:paraId="2949CCE3" w14:textId="77777777" w:rsidR="00914F2F" w:rsidRDefault="00914F2F" w:rsidP="007D59BB">
      <w:pPr>
        <w:jc w:val="center"/>
        <w:textAlignment w:val="baseline"/>
        <w:rPr>
          <w:bCs/>
          <w:sz w:val="28"/>
        </w:rPr>
      </w:pPr>
    </w:p>
    <w:p w14:paraId="61EC30D5" w14:textId="5C2C446C" w:rsidR="007D59BB" w:rsidRPr="008C3AB5" w:rsidRDefault="007D59BB" w:rsidP="007D59BB">
      <w:pPr>
        <w:jc w:val="center"/>
        <w:textAlignment w:val="baseline"/>
        <w:rPr>
          <w:bCs/>
          <w:sz w:val="28"/>
        </w:rPr>
      </w:pPr>
      <w:r w:rsidRPr="008C3AB5">
        <w:rPr>
          <w:bCs/>
          <w:sz w:val="28"/>
        </w:rPr>
        <w:t xml:space="preserve">ПОЛОЖЕНИЕ </w:t>
      </w:r>
    </w:p>
    <w:p w14:paraId="3D1A4674" w14:textId="77777777" w:rsidR="007D59BB" w:rsidRPr="008C3AB5" w:rsidRDefault="007D59BB" w:rsidP="007D59BB">
      <w:pPr>
        <w:jc w:val="center"/>
        <w:textAlignment w:val="baseline"/>
        <w:rPr>
          <w:bCs/>
          <w:sz w:val="28"/>
        </w:rPr>
      </w:pPr>
      <w:r>
        <w:rPr>
          <w:bCs/>
          <w:sz w:val="28"/>
        </w:rPr>
        <w:t>о</w:t>
      </w:r>
      <w:r w:rsidRPr="008C3AB5">
        <w:rPr>
          <w:bCs/>
          <w:sz w:val="28"/>
        </w:rPr>
        <w:t xml:space="preserve"> Комиссии по рассмотрению вопросов об установке памятников, мемориальных досок и других памятных знаков на территории муниципального образования «</w:t>
      </w:r>
      <w:proofErr w:type="spellStart"/>
      <w:r w:rsidRPr="008C3AB5">
        <w:rPr>
          <w:bCs/>
          <w:sz w:val="28"/>
        </w:rPr>
        <w:t>Боковское</w:t>
      </w:r>
      <w:proofErr w:type="spellEnd"/>
      <w:r w:rsidRPr="008C3AB5">
        <w:rPr>
          <w:bCs/>
          <w:sz w:val="28"/>
        </w:rPr>
        <w:t xml:space="preserve"> сельское поселение» </w:t>
      </w:r>
    </w:p>
    <w:p w14:paraId="340DA4BC" w14:textId="77777777" w:rsidR="007D59BB" w:rsidRDefault="007D59BB" w:rsidP="007D59BB">
      <w:pPr>
        <w:ind w:firstLine="567"/>
        <w:jc w:val="center"/>
        <w:textAlignment w:val="baseline"/>
        <w:rPr>
          <w:b/>
          <w:bCs/>
          <w:sz w:val="28"/>
          <w:szCs w:val="28"/>
        </w:rPr>
      </w:pPr>
    </w:p>
    <w:p w14:paraId="0A759CE9" w14:textId="77777777" w:rsidR="007D59BB" w:rsidRPr="008C3AB5" w:rsidRDefault="007D59BB" w:rsidP="007D59BB">
      <w:pPr>
        <w:ind w:firstLine="567"/>
        <w:jc w:val="center"/>
        <w:textAlignment w:val="baseline"/>
        <w:rPr>
          <w:sz w:val="28"/>
          <w:szCs w:val="28"/>
        </w:rPr>
      </w:pPr>
      <w:r w:rsidRPr="008C3AB5">
        <w:rPr>
          <w:sz w:val="28"/>
          <w:szCs w:val="28"/>
        </w:rPr>
        <w:t>1. Общие положения</w:t>
      </w:r>
    </w:p>
    <w:p w14:paraId="5D115D9A" w14:textId="77777777" w:rsidR="007D59BB" w:rsidRPr="008C3AB5" w:rsidRDefault="007D59BB" w:rsidP="007D59BB">
      <w:pPr>
        <w:ind w:firstLine="567"/>
        <w:jc w:val="center"/>
        <w:textAlignment w:val="baseline"/>
        <w:rPr>
          <w:sz w:val="28"/>
          <w:szCs w:val="28"/>
        </w:rPr>
      </w:pPr>
    </w:p>
    <w:p w14:paraId="7E40B74E" w14:textId="77777777" w:rsidR="007D59BB" w:rsidRDefault="007D59BB" w:rsidP="007D59BB">
      <w:pPr>
        <w:ind w:firstLine="567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1.1. Комиссия </w:t>
      </w:r>
      <w:r w:rsidRPr="00EE6729">
        <w:rPr>
          <w:sz w:val="28"/>
        </w:rPr>
        <w:t xml:space="preserve">по рассмотрению вопросов об установке памятников, мемориальных досок и других памятных знаков на территории муниципального образования </w:t>
      </w:r>
      <w:r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 </w:t>
      </w:r>
      <w:r w:rsidRPr="00EE6729">
        <w:rPr>
          <w:sz w:val="28"/>
          <w:szCs w:val="28"/>
        </w:rPr>
        <w:t xml:space="preserve">(далее - Комиссия) создается </w:t>
      </w:r>
      <w:r w:rsidRPr="006B13B7">
        <w:rPr>
          <w:sz w:val="28"/>
          <w:szCs w:val="28"/>
        </w:rPr>
        <w:t>Администрацией</w:t>
      </w:r>
      <w:r w:rsidRPr="00EE6729">
        <w:rPr>
          <w:sz w:val="28"/>
          <w:szCs w:val="28"/>
        </w:rPr>
        <w:t xml:space="preserve"> и является совещательным органом. </w:t>
      </w:r>
      <w:r>
        <w:rPr>
          <w:sz w:val="28"/>
          <w:szCs w:val="28"/>
        </w:rPr>
        <w:t xml:space="preserve">В состав Комиссии входят представители органов местного самоуправления Боковского сельского поселения, профильные специалисты по согласованию. </w:t>
      </w:r>
    </w:p>
    <w:p w14:paraId="13C52DCA" w14:textId="77777777" w:rsidR="007D59BB" w:rsidRDefault="007D59BB" w:rsidP="007D59BB">
      <w:pPr>
        <w:ind w:firstLine="567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1</w:t>
      </w:r>
      <w:r>
        <w:rPr>
          <w:sz w:val="28"/>
          <w:szCs w:val="28"/>
        </w:rPr>
        <w:t xml:space="preserve">.2. Комиссия </w:t>
      </w:r>
      <w:r w:rsidRPr="00EE6729">
        <w:rPr>
          <w:sz w:val="28"/>
          <w:szCs w:val="28"/>
        </w:rPr>
        <w:t>создается в целях:</w:t>
      </w:r>
    </w:p>
    <w:p w14:paraId="0E7A5B01" w14:textId="77777777" w:rsidR="007D59BB" w:rsidRDefault="007D59BB" w:rsidP="007D59BB">
      <w:pPr>
        <w:ind w:firstLine="567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определения ценности с точки зрения истории, культуры</w:t>
      </w:r>
      <w:r>
        <w:rPr>
          <w:sz w:val="28"/>
          <w:szCs w:val="28"/>
        </w:rPr>
        <w:t xml:space="preserve"> и градостроительства </w:t>
      </w:r>
      <w:r w:rsidRPr="00EE6729">
        <w:rPr>
          <w:sz w:val="28"/>
          <w:szCs w:val="28"/>
        </w:rPr>
        <w:t>объектов - зданий, сооружений, архитектурно-художественных комплексов, а также мест и ландшафтов, связанных с историческими событиями, жизнью выдающихся исторических личностей, деятелей культуры, науки, образования;</w:t>
      </w:r>
      <w:r>
        <w:rPr>
          <w:sz w:val="28"/>
          <w:szCs w:val="28"/>
        </w:rPr>
        <w:tab/>
      </w:r>
    </w:p>
    <w:p w14:paraId="0701E6D2" w14:textId="77777777" w:rsidR="007D59BB" w:rsidRDefault="007D59BB" w:rsidP="007D59BB">
      <w:pPr>
        <w:ind w:firstLine="567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сохранения, возрождения и включения в современную социокультурную практику объектов культурного наследия - памятников духовной и материальной культуры, находящихся на территории </w:t>
      </w:r>
      <w:r w:rsidRPr="00EE6729">
        <w:rPr>
          <w:sz w:val="28"/>
        </w:rPr>
        <w:t xml:space="preserve">муниципального образования </w:t>
      </w:r>
      <w:r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</w:t>
      </w:r>
      <w:r w:rsidRPr="00EE6729">
        <w:rPr>
          <w:sz w:val="28"/>
          <w:szCs w:val="28"/>
        </w:rPr>
        <w:t>;</w:t>
      </w:r>
    </w:p>
    <w:p w14:paraId="6F00B544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увековечения общезначимых исторических событий, выдающихся личностей, чья деятельно</w:t>
      </w:r>
      <w:r>
        <w:rPr>
          <w:sz w:val="28"/>
          <w:szCs w:val="28"/>
        </w:rPr>
        <w:t>сть получила широкое признание;</w:t>
      </w:r>
    </w:p>
    <w:p w14:paraId="0936EDA3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обеспечения комплексного подхода к формированию</w:t>
      </w:r>
      <w:r>
        <w:rPr>
          <w:sz w:val="28"/>
          <w:szCs w:val="28"/>
        </w:rPr>
        <w:t xml:space="preserve"> комфортной среды;</w:t>
      </w:r>
    </w:p>
    <w:p w14:paraId="1B474A7A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вовлечения жителей в процесс сохранения культур</w:t>
      </w:r>
      <w:r>
        <w:rPr>
          <w:sz w:val="28"/>
          <w:szCs w:val="28"/>
        </w:rPr>
        <w:t xml:space="preserve">но-исторического наследия </w:t>
      </w:r>
      <w:r w:rsidRPr="006B13B7">
        <w:rPr>
          <w:sz w:val="28"/>
        </w:rPr>
        <w:t>муниципального образования 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</w:t>
      </w:r>
      <w:r w:rsidRPr="006B13B7">
        <w:rPr>
          <w:sz w:val="28"/>
        </w:rPr>
        <w:t>поселение»</w:t>
      </w:r>
      <w:r w:rsidRPr="006B13B7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1900F002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1.3. Комиссия осуществляет свою деятельность, руководствуясь действующим законодательством Российской Федерации, законами и иными нормативными пра</w:t>
      </w:r>
      <w:r>
        <w:rPr>
          <w:sz w:val="28"/>
          <w:szCs w:val="28"/>
        </w:rPr>
        <w:t>вовыми актами Ростовской области</w:t>
      </w:r>
      <w:r w:rsidRPr="00EE6729">
        <w:rPr>
          <w:sz w:val="28"/>
          <w:szCs w:val="28"/>
        </w:rPr>
        <w:t xml:space="preserve">, </w:t>
      </w:r>
      <w:r w:rsidRPr="00EF5AF6">
        <w:rPr>
          <w:sz w:val="28"/>
          <w:szCs w:val="28"/>
        </w:rPr>
        <w:t xml:space="preserve">муниципальными нормативными правовыми актами </w:t>
      </w:r>
      <w:r w:rsidRPr="006B13B7">
        <w:rPr>
          <w:sz w:val="28"/>
          <w:szCs w:val="28"/>
        </w:rPr>
        <w:t>Администрации,</w:t>
      </w:r>
      <w:r w:rsidRPr="00EF5AF6">
        <w:rPr>
          <w:sz w:val="28"/>
          <w:szCs w:val="28"/>
        </w:rPr>
        <w:t xml:space="preserve"> в том числе Положением </w:t>
      </w:r>
      <w:r w:rsidRPr="00EF5AF6">
        <w:rPr>
          <w:sz w:val="28"/>
        </w:rPr>
        <w:t xml:space="preserve">«О порядке установки памятников, мемориальных досок и других памятных знаков на территории муниципального </w:t>
      </w:r>
      <w:r>
        <w:rPr>
          <w:sz w:val="28"/>
        </w:rPr>
        <w:t>образования 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поселение».</w:t>
      </w:r>
    </w:p>
    <w:p w14:paraId="54042D5B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1.4. Деятельность Комиссии основывается на принципах открытости, доступности, достоверности и своевременности предоставления информации о ее работе.</w:t>
      </w:r>
      <w:r>
        <w:rPr>
          <w:sz w:val="28"/>
          <w:szCs w:val="28"/>
        </w:rPr>
        <w:tab/>
      </w:r>
    </w:p>
    <w:p w14:paraId="3F4CD17A" w14:textId="77777777" w:rsidR="007D59BB" w:rsidRPr="008C3AB5" w:rsidRDefault="007D59BB" w:rsidP="007D59BB">
      <w:pPr>
        <w:ind w:firstLine="709"/>
        <w:jc w:val="center"/>
        <w:textAlignment w:val="baseline"/>
        <w:rPr>
          <w:bCs/>
          <w:sz w:val="28"/>
          <w:szCs w:val="28"/>
        </w:rPr>
      </w:pPr>
      <w:r w:rsidRPr="008C3AB5">
        <w:rPr>
          <w:bCs/>
          <w:sz w:val="28"/>
          <w:szCs w:val="28"/>
        </w:rPr>
        <w:t>2. Основные направления деятельности Комиссии</w:t>
      </w:r>
    </w:p>
    <w:p w14:paraId="010D11DC" w14:textId="77777777" w:rsidR="007D59BB" w:rsidRPr="00AA1CF3" w:rsidRDefault="007D59BB" w:rsidP="007D59BB">
      <w:pPr>
        <w:ind w:firstLine="709"/>
        <w:jc w:val="center"/>
        <w:textAlignment w:val="baseline"/>
        <w:rPr>
          <w:b/>
          <w:sz w:val="28"/>
          <w:szCs w:val="28"/>
        </w:rPr>
      </w:pPr>
    </w:p>
    <w:p w14:paraId="6D72E4E8" w14:textId="77777777" w:rsidR="007D59BB" w:rsidRDefault="007D59BB" w:rsidP="007D59BB">
      <w:pPr>
        <w:ind w:firstLine="480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2.1. Рассмотрение предложений, программ, проектов, направленных на сохранение и использование историко-культурного наследия </w:t>
      </w:r>
      <w:r w:rsidRPr="006B13B7">
        <w:rPr>
          <w:sz w:val="28"/>
          <w:szCs w:val="28"/>
        </w:rPr>
        <w:t xml:space="preserve">муниципального </w:t>
      </w:r>
      <w:r w:rsidRPr="006B13B7">
        <w:rPr>
          <w:sz w:val="28"/>
          <w:szCs w:val="28"/>
        </w:rPr>
        <w:lastRenderedPageBreak/>
        <w:t xml:space="preserve">образования </w:t>
      </w:r>
      <w:r w:rsidRPr="006B13B7"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</w:t>
      </w:r>
      <w:r w:rsidRPr="00EE6729">
        <w:rPr>
          <w:sz w:val="28"/>
          <w:szCs w:val="28"/>
        </w:rPr>
        <w:t>, а также инициирование и участие в разработке и реализации таких предложений.</w:t>
      </w:r>
    </w:p>
    <w:p w14:paraId="6BC49D21" w14:textId="77777777" w:rsidR="007D59BB" w:rsidRDefault="007D59BB" w:rsidP="007D59BB">
      <w:pPr>
        <w:ind w:firstLine="480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2.2. Подготовка рекомендаций по практическому применению законодательных и нормативных правовых актов при разработке и реализации комплексных программ, проектов возрождения и развития </w:t>
      </w:r>
      <w:r w:rsidRPr="006B13B7">
        <w:rPr>
          <w:sz w:val="28"/>
          <w:szCs w:val="28"/>
        </w:rPr>
        <w:t xml:space="preserve">муниципального образования </w:t>
      </w:r>
      <w:r w:rsidRPr="006B13B7"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</w:t>
      </w:r>
      <w:r w:rsidRPr="006B13B7">
        <w:rPr>
          <w:sz w:val="28"/>
        </w:rPr>
        <w:t>поселение»</w:t>
      </w:r>
      <w:r w:rsidRPr="006B13B7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70CCE250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2.3. Участие в обсуждении и принятии решений о переносе памятников, архитектурных или иных сооружений монументального характера, находящихся непосредственно </w:t>
      </w:r>
      <w:r w:rsidRPr="006B13B7">
        <w:rPr>
          <w:sz w:val="28"/>
          <w:szCs w:val="28"/>
        </w:rPr>
        <w:t>в муниципальном образовании</w:t>
      </w:r>
      <w:r>
        <w:rPr>
          <w:sz w:val="28"/>
          <w:szCs w:val="28"/>
        </w:rPr>
        <w:t xml:space="preserve"> </w:t>
      </w:r>
      <w:r w:rsidRPr="006B13B7">
        <w:rPr>
          <w:sz w:val="28"/>
        </w:rPr>
        <w:t>«</w:t>
      </w:r>
      <w:r>
        <w:rPr>
          <w:sz w:val="28"/>
        </w:rPr>
        <w:t>Боковский район»</w:t>
      </w:r>
      <w:r w:rsidRPr="00EE6729">
        <w:rPr>
          <w:sz w:val="28"/>
          <w:szCs w:val="28"/>
        </w:rPr>
        <w:t>.</w:t>
      </w:r>
    </w:p>
    <w:p w14:paraId="7F13037B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2.4. Рассмотрение предложений о создании и установке памятников, мемориальных досок, других памятных знаков и предложений о присвоении наименований улицам, площадям, иным территориям проживания граждан в </w:t>
      </w:r>
      <w:r>
        <w:rPr>
          <w:sz w:val="28"/>
          <w:szCs w:val="28"/>
        </w:rPr>
        <w:t xml:space="preserve">муниципальном образовании </w:t>
      </w:r>
      <w:r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</w:t>
      </w:r>
      <w:r w:rsidRPr="00EE6729">
        <w:rPr>
          <w:sz w:val="28"/>
          <w:szCs w:val="28"/>
        </w:rPr>
        <w:t>, а также муниципальным</w:t>
      </w:r>
      <w:r>
        <w:rPr>
          <w:sz w:val="28"/>
          <w:szCs w:val="28"/>
        </w:rPr>
        <w:t xml:space="preserve"> учреждениям и другим </w:t>
      </w:r>
      <w:r w:rsidRPr="00EE6729">
        <w:rPr>
          <w:sz w:val="28"/>
          <w:szCs w:val="28"/>
        </w:rPr>
        <w:t>объектам с целью увековечения памяти общезначимых событий и имен выдающихся личностей.</w:t>
      </w:r>
    </w:p>
    <w:p w14:paraId="17797F98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2.5. Организация выступлений в средствах массовой информации по вопросам сохранения и использования объектов культурно</w:t>
      </w:r>
      <w:r>
        <w:rPr>
          <w:sz w:val="28"/>
          <w:szCs w:val="28"/>
        </w:rPr>
        <w:t>го наследия</w:t>
      </w:r>
      <w:r w:rsidRPr="00EE6729">
        <w:rPr>
          <w:sz w:val="28"/>
          <w:szCs w:val="28"/>
        </w:rPr>
        <w:t>.</w:t>
      </w:r>
    </w:p>
    <w:p w14:paraId="2B20B214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2.6. Обсуждение вопросов и внесение предложений по поводу проведения реставрационных и ремонтных работ, касающихся содержания и сохранения объектов культурного наследия.</w:t>
      </w:r>
    </w:p>
    <w:p w14:paraId="205C6429" w14:textId="77777777" w:rsidR="007D59BB" w:rsidRDefault="007D59BB" w:rsidP="007D59BB">
      <w:pPr>
        <w:ind w:firstLine="709"/>
        <w:jc w:val="center"/>
        <w:textAlignment w:val="baseline"/>
        <w:rPr>
          <w:sz w:val="28"/>
          <w:szCs w:val="28"/>
        </w:rPr>
      </w:pPr>
    </w:p>
    <w:p w14:paraId="137B49E5" w14:textId="77777777" w:rsidR="007D59BB" w:rsidRPr="003F4534" w:rsidRDefault="007D59BB" w:rsidP="007D59BB">
      <w:pPr>
        <w:ind w:firstLine="709"/>
        <w:jc w:val="center"/>
        <w:textAlignment w:val="baseline"/>
        <w:rPr>
          <w:bCs/>
          <w:sz w:val="28"/>
          <w:szCs w:val="28"/>
        </w:rPr>
      </w:pPr>
      <w:r w:rsidRPr="003F4534">
        <w:rPr>
          <w:bCs/>
          <w:sz w:val="28"/>
          <w:szCs w:val="28"/>
        </w:rPr>
        <w:t>3. Порядок работы Комиссии и порядок рассмотрения вопросов</w:t>
      </w:r>
      <w:r w:rsidRPr="003F4534">
        <w:rPr>
          <w:bCs/>
          <w:sz w:val="28"/>
          <w:szCs w:val="28"/>
        </w:rPr>
        <w:br/>
        <w:t>на Комиссии</w:t>
      </w:r>
    </w:p>
    <w:p w14:paraId="7BCE973A" w14:textId="77777777" w:rsidR="007D59BB" w:rsidRPr="00AA1CF3" w:rsidRDefault="007D59BB" w:rsidP="007D59BB">
      <w:pPr>
        <w:ind w:firstLine="709"/>
        <w:jc w:val="center"/>
        <w:textAlignment w:val="baseline"/>
        <w:rPr>
          <w:b/>
          <w:sz w:val="28"/>
          <w:szCs w:val="28"/>
        </w:rPr>
      </w:pPr>
    </w:p>
    <w:p w14:paraId="3F8C7F63" w14:textId="77777777" w:rsidR="007D59BB" w:rsidRPr="006B13B7" w:rsidRDefault="007D59BB" w:rsidP="007D59BB">
      <w:pPr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EE6729">
        <w:rPr>
          <w:sz w:val="28"/>
          <w:szCs w:val="28"/>
        </w:rPr>
        <w:t xml:space="preserve">3.1. Состав Комиссии утверждается постановлением </w:t>
      </w:r>
      <w:r w:rsidRPr="006B13B7">
        <w:rPr>
          <w:sz w:val="28"/>
          <w:szCs w:val="28"/>
        </w:rPr>
        <w:t>Администрации.</w:t>
      </w:r>
    </w:p>
    <w:p w14:paraId="0BFFC16D" w14:textId="77777777" w:rsidR="007D59BB" w:rsidRPr="006B13B7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6B13B7">
        <w:rPr>
          <w:sz w:val="28"/>
          <w:szCs w:val="28"/>
        </w:rPr>
        <w:t>3.2. Входящие в состав Комиссии граждане ведут работу на безвозмездной основе. Член Комиссии, неоднократно по неуважительной причине не принимающий участия в работе Комиссии, может быть исключен из состава Комиссии.</w:t>
      </w:r>
    </w:p>
    <w:p w14:paraId="6DAC1882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6B13B7">
        <w:rPr>
          <w:sz w:val="28"/>
          <w:szCs w:val="28"/>
        </w:rPr>
        <w:t>3.3. Организационно-техническое обеспечение деятельности Комиссии осуществляется Администрацией</w:t>
      </w:r>
      <w:r w:rsidRPr="006B13B7">
        <w:rPr>
          <w:sz w:val="28"/>
        </w:rPr>
        <w:t>.</w:t>
      </w:r>
    </w:p>
    <w:p w14:paraId="7E352FFB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3.4. При решении особо важных вопросов на заседание Комиссии могут быть приглашены эксперты, в том числе специалисты Администрации </w:t>
      </w:r>
      <w:r>
        <w:rPr>
          <w:sz w:val="28"/>
          <w:szCs w:val="28"/>
        </w:rPr>
        <w:t xml:space="preserve">Боковского района </w:t>
      </w:r>
      <w:r w:rsidRPr="00EE6729">
        <w:rPr>
          <w:sz w:val="28"/>
          <w:szCs w:val="28"/>
        </w:rPr>
        <w:t>соответствующего профиля.</w:t>
      </w:r>
    </w:p>
    <w:p w14:paraId="597E9AA8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3.5. Критерии, являющиеся основанием для рассмотрения предложения об увековечении памяти выдающихся ли</w:t>
      </w:r>
      <w:r>
        <w:rPr>
          <w:sz w:val="28"/>
          <w:szCs w:val="28"/>
        </w:rPr>
        <w:t>чностей и исторических событий:</w:t>
      </w:r>
    </w:p>
    <w:p w14:paraId="68FFFD37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3.5.1. Значимость события в истории</w:t>
      </w:r>
      <w:r>
        <w:rPr>
          <w:sz w:val="28"/>
          <w:szCs w:val="28"/>
        </w:rPr>
        <w:t xml:space="preserve"> Ростовской области, Боковского района и Боковского сельского поселения</w:t>
      </w:r>
      <w:r w:rsidRPr="00EE6729">
        <w:rPr>
          <w:sz w:val="28"/>
          <w:szCs w:val="28"/>
        </w:rPr>
        <w:t>;</w:t>
      </w:r>
    </w:p>
    <w:p w14:paraId="3FA20D2F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3.5.2. Наличие социально признанных достижений личности в государственной, общественной жизни и особый вклад личности в определенную сферу деятельности, принесший д</w:t>
      </w:r>
      <w:r>
        <w:rPr>
          <w:sz w:val="28"/>
          <w:szCs w:val="28"/>
        </w:rPr>
        <w:t>олговременную пользу Отечеству;</w:t>
      </w:r>
    </w:p>
    <w:p w14:paraId="46E0949F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3.5.3. Рассмотрение вопроса не ранее чем через 5 лет от времени события или кончины увековечиваемого лица;</w:t>
      </w:r>
      <w:r>
        <w:rPr>
          <w:sz w:val="28"/>
          <w:szCs w:val="28"/>
        </w:rPr>
        <w:tab/>
      </w:r>
    </w:p>
    <w:p w14:paraId="30B27BB8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3.5.4. На лиц, удостоенных звания Героя Советского Союза, Героя Российской Федерации, Героя Социалистического Труда, Героя Труда Российской Федерации, полных кавалеров ордена Славы, полных кавалеров ордена</w:t>
      </w:r>
      <w:r>
        <w:rPr>
          <w:sz w:val="28"/>
          <w:szCs w:val="28"/>
        </w:rPr>
        <w:t xml:space="preserve"> «</w:t>
      </w:r>
      <w:r w:rsidRPr="00EE6729">
        <w:rPr>
          <w:sz w:val="28"/>
          <w:szCs w:val="28"/>
        </w:rPr>
        <w:t>За заслуги перед Отечеством</w:t>
      </w:r>
      <w:r>
        <w:rPr>
          <w:sz w:val="28"/>
          <w:szCs w:val="28"/>
        </w:rPr>
        <w:t>»</w:t>
      </w:r>
      <w:r w:rsidRPr="00EE6729">
        <w:rPr>
          <w:sz w:val="28"/>
          <w:szCs w:val="28"/>
        </w:rPr>
        <w:t xml:space="preserve">, полных кавалеров ордена Трудовой Славы, а </w:t>
      </w:r>
      <w:r w:rsidRPr="00800C5F">
        <w:rPr>
          <w:sz w:val="28"/>
          <w:szCs w:val="28"/>
        </w:rPr>
        <w:t xml:space="preserve">также лиц, удостоенных </w:t>
      </w:r>
      <w:r w:rsidRPr="00800C5F">
        <w:rPr>
          <w:sz w:val="28"/>
          <w:szCs w:val="28"/>
        </w:rPr>
        <w:lastRenderedPageBreak/>
        <w:t>звания</w:t>
      </w:r>
      <w:r w:rsidRPr="00800C5F">
        <w:rPr>
          <w:sz w:val="28"/>
        </w:rPr>
        <w:t xml:space="preserve"> «Почетный гражданин муниципального образования «</w:t>
      </w:r>
      <w:r>
        <w:rPr>
          <w:sz w:val="28"/>
        </w:rPr>
        <w:t xml:space="preserve">Боковского сельского </w:t>
      </w:r>
      <w:r w:rsidRPr="00800C5F">
        <w:rPr>
          <w:sz w:val="28"/>
        </w:rPr>
        <w:t>поселения»</w:t>
      </w:r>
      <w:r w:rsidRPr="00EE6729">
        <w:rPr>
          <w:sz w:val="28"/>
          <w:szCs w:val="28"/>
        </w:rPr>
        <w:t xml:space="preserve"> ограничения по срокам ув</w:t>
      </w:r>
      <w:r>
        <w:rPr>
          <w:sz w:val="28"/>
          <w:szCs w:val="28"/>
        </w:rPr>
        <w:t>ековечения не распространяются;</w:t>
      </w:r>
    </w:p>
    <w:p w14:paraId="4A410128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3.5.5. Увековечение на территории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</w:rPr>
        <w:t>«</w:t>
      </w:r>
      <w:proofErr w:type="spellStart"/>
      <w:r>
        <w:rPr>
          <w:sz w:val="28"/>
        </w:rPr>
        <w:t>Боковское</w:t>
      </w:r>
      <w:proofErr w:type="spellEnd"/>
      <w:r>
        <w:rPr>
          <w:sz w:val="28"/>
        </w:rPr>
        <w:t xml:space="preserve"> сельское поселение» </w:t>
      </w:r>
      <w:r w:rsidRPr="00EE6729">
        <w:rPr>
          <w:sz w:val="28"/>
          <w:szCs w:val="28"/>
        </w:rPr>
        <w:t>памяти выдающихся личностей и исторических событий в любой форме допускается единожды;</w:t>
      </w:r>
    </w:p>
    <w:p w14:paraId="3AD64807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3.5.6. В случае присвоения улице, проспекту, площади, проезду, бульвару, аллее, парку, скверу наименования в честь выдающихся личностей и исторических событий допустима также установка в их границах памятного знака.</w:t>
      </w:r>
    </w:p>
    <w:p w14:paraId="49960EFB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3.6. Заседания Комиссии проходят по мере поступления предложений, материалов, программ, проектов, но не реже одного раза в квартал.</w:t>
      </w:r>
    </w:p>
    <w:p w14:paraId="1CC9963E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3.7. Решение Комиссии считается правомочным, если на заседании присутствовало не менее половины ее состава.</w:t>
      </w:r>
      <w:r>
        <w:rPr>
          <w:sz w:val="28"/>
          <w:szCs w:val="28"/>
        </w:rPr>
        <w:tab/>
      </w:r>
    </w:p>
    <w:p w14:paraId="7C9580F1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3.8. Комиссия всесторонне обсуждает и оценивает каждое предложение, представленное на рассмотрение. Замечания членов Комиссии должны быть четко и ясно сформулированы, прокомментированы председателем. Заключения и рекомендации принимаются простым большинством голосов при открытом голосовании присутствующих на заседании членов Комиссии.</w:t>
      </w:r>
      <w:r>
        <w:rPr>
          <w:sz w:val="28"/>
          <w:szCs w:val="28"/>
        </w:rPr>
        <w:tab/>
      </w:r>
    </w:p>
    <w:p w14:paraId="0E809524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Обсуждение </w:t>
      </w:r>
      <w:r w:rsidRPr="00EE6729">
        <w:rPr>
          <w:sz w:val="28"/>
          <w:szCs w:val="28"/>
        </w:rPr>
        <w:t>творческих проектов может п</w:t>
      </w:r>
      <w:r>
        <w:rPr>
          <w:sz w:val="28"/>
          <w:szCs w:val="28"/>
        </w:rPr>
        <w:t xml:space="preserve">роходить в присутствии авторов. На </w:t>
      </w:r>
      <w:r w:rsidRPr="00EE6729">
        <w:rPr>
          <w:sz w:val="28"/>
          <w:szCs w:val="28"/>
        </w:rPr>
        <w:t>заседании Комиссии имеют право присутствовать граждане, в том числе представители организаций, общественных объединений, государстве</w:t>
      </w:r>
      <w:r>
        <w:rPr>
          <w:sz w:val="28"/>
          <w:szCs w:val="28"/>
        </w:rPr>
        <w:t xml:space="preserve">нных органов и органов местного </w:t>
      </w:r>
      <w:r w:rsidRPr="00EE6729">
        <w:rPr>
          <w:sz w:val="28"/>
          <w:szCs w:val="28"/>
        </w:rPr>
        <w:t>самоуправления.</w:t>
      </w:r>
    </w:p>
    <w:p w14:paraId="75E635A8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 xml:space="preserve">3.9. Ход заседания, обсуждение, замечания, принятые решения фиксируются в протоколе, который ведется секретарем Комиссии и хранится вместе с другими документами и материалами, относящимися к деятельности Комиссии, в </w:t>
      </w:r>
      <w:r w:rsidRPr="006B13B7">
        <w:rPr>
          <w:sz w:val="28"/>
          <w:szCs w:val="28"/>
        </w:rPr>
        <w:t>Администрации</w:t>
      </w:r>
      <w:r w:rsidRPr="00EE6729">
        <w:rPr>
          <w:sz w:val="28"/>
          <w:szCs w:val="28"/>
        </w:rPr>
        <w:t>, а по истечении 5 ле</w:t>
      </w:r>
      <w:r>
        <w:rPr>
          <w:sz w:val="28"/>
          <w:szCs w:val="28"/>
        </w:rPr>
        <w:t>т передается на хранение в м</w:t>
      </w:r>
      <w:r w:rsidRPr="00EE6729">
        <w:rPr>
          <w:sz w:val="28"/>
          <w:szCs w:val="28"/>
        </w:rPr>
        <w:t>униципальный архив</w:t>
      </w:r>
      <w:r>
        <w:rPr>
          <w:sz w:val="28"/>
          <w:szCs w:val="28"/>
        </w:rPr>
        <w:t xml:space="preserve"> Администрации Боковского района.</w:t>
      </w:r>
    </w:p>
    <w:p w14:paraId="1BA554FC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3.10. Протоколы заседаний Комиссии, заключения, рекомендации, подписываются секретарем Комиссии и утвер</w:t>
      </w:r>
      <w:r>
        <w:rPr>
          <w:sz w:val="28"/>
          <w:szCs w:val="28"/>
        </w:rPr>
        <w:t>ждаются председателем Комиссии.</w:t>
      </w:r>
      <w:r>
        <w:rPr>
          <w:sz w:val="28"/>
          <w:szCs w:val="28"/>
        </w:rPr>
        <w:tab/>
      </w:r>
    </w:p>
    <w:p w14:paraId="30BA1134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3.11. По результатам рассмотрения предложения Комиссия дает по нему положительное или отрицательное заключение (под</w:t>
      </w:r>
      <w:r>
        <w:rPr>
          <w:sz w:val="28"/>
          <w:szCs w:val="28"/>
        </w:rPr>
        <w:t>держивает или не поддерживает).</w:t>
      </w:r>
    </w:p>
    <w:p w14:paraId="6D32C092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r w:rsidRPr="00EE6729">
        <w:rPr>
          <w:sz w:val="28"/>
          <w:szCs w:val="28"/>
        </w:rPr>
        <w:t>3.12. Заключения, рекомендации Комиссии направляются в 15-дневный срок авторам обращений, заинтересованным лицам, а также в структурные подразделения Администрации для принятия решений в соответствии с их компетенцией.</w:t>
      </w:r>
    </w:p>
    <w:p w14:paraId="4F128238" w14:textId="2705895C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</w:p>
    <w:p w14:paraId="1A7361E5" w14:textId="33747B65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  <w:bookmarkStart w:id="3" w:name="_GoBack"/>
      <w:bookmarkEnd w:id="3"/>
    </w:p>
    <w:p w14:paraId="16AE90C9" w14:textId="77777777" w:rsidR="007D59BB" w:rsidRDefault="007D59BB" w:rsidP="007D59BB">
      <w:pPr>
        <w:ind w:firstLine="709"/>
        <w:jc w:val="both"/>
        <w:textAlignment w:val="baseline"/>
        <w:rPr>
          <w:sz w:val="28"/>
          <w:szCs w:val="28"/>
        </w:rPr>
      </w:pPr>
    </w:p>
    <w:p w14:paraId="263B4F8C" w14:textId="41F5203F" w:rsidR="007D59BB" w:rsidRDefault="007D59BB" w:rsidP="007D59BB">
      <w:pPr>
        <w:ind w:firstLine="709"/>
        <w:jc w:val="both"/>
        <w:textAlignment w:val="baseline"/>
        <w:rPr>
          <w:kern w:val="2"/>
          <w:sz w:val="28"/>
          <w:szCs w:val="28"/>
        </w:rPr>
      </w:pPr>
      <w:r w:rsidRPr="007D59BB">
        <w:rPr>
          <w:sz w:val="28"/>
          <w:szCs w:val="28"/>
        </w:rPr>
        <w:t>Заместитель главы Администрации</w:t>
      </w:r>
      <w:r w:rsidRPr="007D59BB">
        <w:rPr>
          <w:sz w:val="28"/>
          <w:szCs w:val="28"/>
        </w:rPr>
        <w:tab/>
      </w:r>
      <w:r w:rsidRPr="007D59BB">
        <w:rPr>
          <w:sz w:val="28"/>
          <w:szCs w:val="28"/>
        </w:rPr>
        <w:tab/>
      </w:r>
      <w:r w:rsidRPr="007D59BB">
        <w:rPr>
          <w:sz w:val="28"/>
          <w:szCs w:val="28"/>
        </w:rPr>
        <w:tab/>
      </w:r>
      <w:r w:rsidRPr="007D59BB">
        <w:rPr>
          <w:sz w:val="28"/>
          <w:szCs w:val="28"/>
        </w:rPr>
        <w:tab/>
        <w:t>В.В. Щелконогова</w:t>
      </w:r>
    </w:p>
    <w:p w14:paraId="65E7AAC6" w14:textId="4AE0342F" w:rsidR="005841EA" w:rsidRPr="000E5CEE" w:rsidRDefault="005841EA" w:rsidP="005841EA">
      <w:pPr>
        <w:pageBreakBefore/>
        <w:suppressAutoHyphens/>
        <w:autoSpaceDE w:val="0"/>
        <w:autoSpaceDN w:val="0"/>
        <w:adjustRightInd w:val="0"/>
        <w:spacing w:line="249" w:lineRule="auto"/>
        <w:ind w:left="5812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</w:t>
      </w:r>
      <w:r w:rsidR="007D59BB">
        <w:rPr>
          <w:kern w:val="2"/>
          <w:sz w:val="28"/>
          <w:szCs w:val="28"/>
        </w:rPr>
        <w:t xml:space="preserve"> № 3</w:t>
      </w:r>
    </w:p>
    <w:p w14:paraId="038F4E5E" w14:textId="77777777" w:rsidR="005841EA" w:rsidRPr="000E5CEE" w:rsidRDefault="005841EA" w:rsidP="005841EA">
      <w:pPr>
        <w:suppressAutoHyphens/>
        <w:autoSpaceDE w:val="0"/>
        <w:autoSpaceDN w:val="0"/>
        <w:adjustRightInd w:val="0"/>
        <w:spacing w:line="249" w:lineRule="auto"/>
        <w:ind w:left="5812"/>
        <w:jc w:val="right"/>
        <w:rPr>
          <w:sz w:val="28"/>
        </w:rPr>
      </w:pPr>
      <w:r w:rsidRPr="000E5CEE">
        <w:rPr>
          <w:kern w:val="2"/>
          <w:sz w:val="28"/>
          <w:szCs w:val="28"/>
        </w:rPr>
        <w:t>к постановлению</w:t>
      </w:r>
      <w:r>
        <w:rPr>
          <w:kern w:val="2"/>
          <w:sz w:val="28"/>
          <w:szCs w:val="28"/>
        </w:rPr>
        <w:t xml:space="preserve"> </w:t>
      </w:r>
      <w:r w:rsidRPr="000E5CEE">
        <w:rPr>
          <w:sz w:val="28"/>
        </w:rPr>
        <w:t>Администрации</w:t>
      </w:r>
    </w:p>
    <w:p w14:paraId="243A9161" w14:textId="77777777" w:rsidR="003518EC" w:rsidRDefault="005841EA" w:rsidP="005841EA">
      <w:pPr>
        <w:spacing w:line="249" w:lineRule="auto"/>
        <w:ind w:left="5812"/>
        <w:jc w:val="right"/>
        <w:rPr>
          <w:sz w:val="28"/>
        </w:rPr>
      </w:pPr>
      <w:r>
        <w:rPr>
          <w:sz w:val="28"/>
        </w:rPr>
        <w:t>Боковского</w:t>
      </w:r>
      <w:r w:rsidRPr="000E5CEE">
        <w:rPr>
          <w:sz w:val="28"/>
        </w:rPr>
        <w:t xml:space="preserve"> сельского поселения</w:t>
      </w:r>
    </w:p>
    <w:p w14:paraId="0F45D84A" w14:textId="77777777" w:rsidR="00914F2F" w:rsidRPr="004D4707" w:rsidRDefault="00914F2F" w:rsidP="00914F2F">
      <w:pPr>
        <w:pStyle w:val="af1"/>
        <w:jc w:val="right"/>
        <w:rPr>
          <w:sz w:val="28"/>
          <w:szCs w:val="28"/>
        </w:rPr>
      </w:pPr>
      <w:r w:rsidRPr="004D4707">
        <w:rPr>
          <w:sz w:val="28"/>
          <w:szCs w:val="28"/>
        </w:rPr>
        <w:t xml:space="preserve">от </w:t>
      </w:r>
      <w:r>
        <w:rPr>
          <w:sz w:val="28"/>
          <w:szCs w:val="28"/>
        </w:rPr>
        <w:t>12.01.2024 № 7</w:t>
      </w:r>
    </w:p>
    <w:p w14:paraId="4033CB21" w14:textId="77777777" w:rsidR="00245567" w:rsidRPr="00CA6FBD" w:rsidRDefault="00245567" w:rsidP="00245567">
      <w:pPr>
        <w:pStyle w:val="af1"/>
        <w:jc w:val="right"/>
        <w:rPr>
          <w:sz w:val="24"/>
          <w:szCs w:val="24"/>
        </w:rPr>
      </w:pPr>
    </w:p>
    <w:p w14:paraId="1E04910C" w14:textId="77777777" w:rsidR="00245567" w:rsidRDefault="00245567" w:rsidP="00245567">
      <w:pPr>
        <w:jc w:val="both"/>
      </w:pPr>
    </w:p>
    <w:p w14:paraId="303D4DF4" w14:textId="77777777" w:rsidR="00245567" w:rsidRPr="003F4534" w:rsidRDefault="00245567" w:rsidP="00245567">
      <w:pPr>
        <w:pStyle w:val="af1"/>
        <w:jc w:val="center"/>
        <w:rPr>
          <w:bCs/>
          <w:sz w:val="28"/>
          <w:szCs w:val="28"/>
        </w:rPr>
      </w:pPr>
      <w:r w:rsidRPr="003F4534">
        <w:rPr>
          <w:bCs/>
          <w:sz w:val="28"/>
          <w:szCs w:val="28"/>
        </w:rPr>
        <w:t>Состав Комиссии по рассмотрению вопросов об</w:t>
      </w:r>
    </w:p>
    <w:p w14:paraId="3AE46641" w14:textId="77777777" w:rsidR="00245567" w:rsidRPr="003F4534" w:rsidRDefault="00245567" w:rsidP="00245567">
      <w:pPr>
        <w:pStyle w:val="af1"/>
        <w:jc w:val="center"/>
        <w:rPr>
          <w:bCs/>
          <w:sz w:val="28"/>
          <w:szCs w:val="28"/>
        </w:rPr>
      </w:pPr>
      <w:r w:rsidRPr="003F4534">
        <w:rPr>
          <w:bCs/>
          <w:sz w:val="28"/>
          <w:szCs w:val="28"/>
        </w:rPr>
        <w:t xml:space="preserve">установке памятников, мемориальных досок и других </w:t>
      </w:r>
    </w:p>
    <w:p w14:paraId="67339291" w14:textId="77777777" w:rsidR="00245567" w:rsidRPr="003F4534" w:rsidRDefault="00245567" w:rsidP="00245567">
      <w:pPr>
        <w:pStyle w:val="af1"/>
        <w:jc w:val="center"/>
        <w:rPr>
          <w:bCs/>
          <w:sz w:val="28"/>
          <w:szCs w:val="28"/>
        </w:rPr>
      </w:pPr>
      <w:r w:rsidRPr="003F4534">
        <w:rPr>
          <w:bCs/>
          <w:sz w:val="28"/>
          <w:szCs w:val="28"/>
        </w:rPr>
        <w:t>памятных знаков на территории муниципального</w:t>
      </w:r>
    </w:p>
    <w:p w14:paraId="408AC567" w14:textId="77777777" w:rsidR="00245567" w:rsidRPr="003F4534" w:rsidRDefault="00245567" w:rsidP="00245567">
      <w:pPr>
        <w:pStyle w:val="af1"/>
        <w:jc w:val="center"/>
        <w:rPr>
          <w:bCs/>
          <w:sz w:val="28"/>
          <w:szCs w:val="28"/>
        </w:rPr>
      </w:pPr>
      <w:r w:rsidRPr="003F4534">
        <w:rPr>
          <w:bCs/>
          <w:sz w:val="28"/>
          <w:szCs w:val="28"/>
        </w:rPr>
        <w:t>образования «</w:t>
      </w:r>
      <w:r>
        <w:rPr>
          <w:bCs/>
          <w:sz w:val="28"/>
          <w:szCs w:val="28"/>
        </w:rPr>
        <w:t xml:space="preserve">Боковского </w:t>
      </w:r>
      <w:r w:rsidRPr="003F4534">
        <w:rPr>
          <w:bCs/>
          <w:sz w:val="28"/>
          <w:szCs w:val="28"/>
        </w:rPr>
        <w:t>сельского поселение»</w:t>
      </w:r>
    </w:p>
    <w:p w14:paraId="26C3DC82" w14:textId="77777777" w:rsidR="00245567" w:rsidRPr="003F4534" w:rsidRDefault="00245567" w:rsidP="00245567">
      <w:pPr>
        <w:pStyle w:val="af1"/>
        <w:jc w:val="center"/>
        <w:rPr>
          <w:bCs/>
          <w:sz w:val="28"/>
          <w:szCs w:val="28"/>
        </w:rPr>
      </w:pPr>
    </w:p>
    <w:p w14:paraId="42EF23C5" w14:textId="77777777" w:rsidR="00245567" w:rsidRPr="003F4534" w:rsidRDefault="00245567" w:rsidP="00245567">
      <w:pPr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4"/>
        <w:gridCol w:w="237"/>
        <w:gridCol w:w="5389"/>
      </w:tblGrid>
      <w:tr w:rsidR="00245567" w:rsidRPr="00EC5D8D" w14:paraId="5B91310D" w14:textId="77777777" w:rsidTr="00BF67F6">
        <w:tc>
          <w:tcPr>
            <w:tcW w:w="3944" w:type="dxa"/>
            <w:shd w:val="clear" w:color="auto" w:fill="auto"/>
          </w:tcPr>
          <w:p w14:paraId="6B3C0D69" w14:textId="77777777" w:rsidR="00245567" w:rsidRPr="00EC5D8D" w:rsidRDefault="00245567" w:rsidP="00BF67F6">
            <w:pPr>
              <w:rPr>
                <w:sz w:val="28"/>
              </w:rPr>
            </w:pPr>
            <w:r>
              <w:rPr>
                <w:sz w:val="28"/>
              </w:rPr>
              <w:t>Обнизов Максим Михайлович</w:t>
            </w:r>
          </w:p>
          <w:p w14:paraId="79DB74F8" w14:textId="77777777" w:rsidR="00245567" w:rsidRPr="00EC5D8D" w:rsidRDefault="00245567" w:rsidP="00BF67F6">
            <w:pPr>
              <w:rPr>
                <w:sz w:val="28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32349CC" w14:textId="77777777" w:rsidR="00245567" w:rsidRPr="00EC5D8D" w:rsidRDefault="00245567" w:rsidP="00BF67F6">
            <w:pPr>
              <w:jc w:val="center"/>
              <w:rPr>
                <w:sz w:val="28"/>
              </w:rPr>
            </w:pPr>
          </w:p>
        </w:tc>
        <w:tc>
          <w:tcPr>
            <w:tcW w:w="5389" w:type="dxa"/>
            <w:shd w:val="clear" w:color="auto" w:fill="auto"/>
            <w:vAlign w:val="center"/>
          </w:tcPr>
          <w:p w14:paraId="2BD3131E" w14:textId="77777777" w:rsidR="00245567" w:rsidRPr="00EC5D8D" w:rsidRDefault="00245567" w:rsidP="00BF67F6">
            <w:pPr>
              <w:jc w:val="both"/>
              <w:rPr>
                <w:sz w:val="28"/>
              </w:rPr>
            </w:pPr>
            <w:r w:rsidRPr="00EC5D8D">
              <w:rPr>
                <w:sz w:val="28"/>
              </w:rPr>
              <w:t xml:space="preserve">Глава Администрации </w:t>
            </w:r>
            <w:r>
              <w:rPr>
                <w:sz w:val="28"/>
              </w:rPr>
              <w:t xml:space="preserve">Боковского сельского </w:t>
            </w:r>
            <w:r w:rsidRPr="00EC5D8D">
              <w:rPr>
                <w:sz w:val="28"/>
              </w:rPr>
              <w:t>поселения</w:t>
            </w:r>
            <w:r>
              <w:rPr>
                <w:sz w:val="28"/>
              </w:rPr>
              <w:t xml:space="preserve"> </w:t>
            </w:r>
            <w:r w:rsidRPr="00EC5D8D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EC5D8D">
              <w:rPr>
                <w:sz w:val="28"/>
              </w:rPr>
              <w:t>председатель Комиссии</w:t>
            </w:r>
          </w:p>
        </w:tc>
      </w:tr>
      <w:tr w:rsidR="000A1FDD" w:rsidRPr="00EC5D8D" w14:paraId="032B48B5" w14:textId="77777777" w:rsidTr="00BF67F6">
        <w:tc>
          <w:tcPr>
            <w:tcW w:w="3944" w:type="dxa"/>
            <w:shd w:val="clear" w:color="auto" w:fill="auto"/>
          </w:tcPr>
          <w:p w14:paraId="78BDF654" w14:textId="19F5503A" w:rsidR="000A1FDD" w:rsidRDefault="000A1FDD" w:rsidP="00BF67F6">
            <w:pPr>
              <w:rPr>
                <w:sz w:val="28"/>
              </w:rPr>
            </w:pPr>
            <w:r>
              <w:rPr>
                <w:sz w:val="28"/>
              </w:rPr>
              <w:t>Щелконогова Валентина Васильевна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A9FDF24" w14:textId="77777777" w:rsidR="000A1FDD" w:rsidRPr="00EC5D8D" w:rsidRDefault="000A1FDD" w:rsidP="00BF67F6">
            <w:pPr>
              <w:jc w:val="center"/>
              <w:rPr>
                <w:sz w:val="28"/>
              </w:rPr>
            </w:pPr>
          </w:p>
        </w:tc>
        <w:tc>
          <w:tcPr>
            <w:tcW w:w="5389" w:type="dxa"/>
            <w:shd w:val="clear" w:color="auto" w:fill="auto"/>
            <w:vAlign w:val="center"/>
          </w:tcPr>
          <w:p w14:paraId="52402DD6" w14:textId="3D0B7C74" w:rsidR="000A1FDD" w:rsidRPr="00EC5D8D" w:rsidRDefault="000A1FDD" w:rsidP="00BF67F6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– секретарь комиссии</w:t>
            </w:r>
          </w:p>
        </w:tc>
      </w:tr>
      <w:tr w:rsidR="00245567" w:rsidRPr="00EC5D8D" w14:paraId="4D8C5E8C" w14:textId="77777777" w:rsidTr="00BF67F6">
        <w:tc>
          <w:tcPr>
            <w:tcW w:w="9570" w:type="dxa"/>
            <w:gridSpan w:val="3"/>
            <w:shd w:val="clear" w:color="auto" w:fill="auto"/>
            <w:vAlign w:val="center"/>
          </w:tcPr>
          <w:p w14:paraId="6C13A0AD" w14:textId="77777777" w:rsidR="00245567" w:rsidRPr="00EC5D8D" w:rsidRDefault="00245567" w:rsidP="00BF67F6">
            <w:pPr>
              <w:jc w:val="center"/>
              <w:rPr>
                <w:sz w:val="28"/>
              </w:rPr>
            </w:pPr>
          </w:p>
          <w:p w14:paraId="48080EB3" w14:textId="77777777" w:rsidR="00245567" w:rsidRPr="00EC5D8D" w:rsidRDefault="00245567" w:rsidP="00BF67F6">
            <w:pPr>
              <w:rPr>
                <w:sz w:val="28"/>
              </w:rPr>
            </w:pPr>
            <w:r w:rsidRPr="00EC5D8D">
              <w:rPr>
                <w:sz w:val="28"/>
              </w:rPr>
              <w:t>Члены Комиссии</w:t>
            </w:r>
          </w:p>
          <w:p w14:paraId="7828BA9F" w14:textId="77777777" w:rsidR="00245567" w:rsidRPr="00EC5D8D" w:rsidRDefault="00245567" w:rsidP="00BF67F6">
            <w:pPr>
              <w:jc w:val="center"/>
              <w:rPr>
                <w:sz w:val="28"/>
              </w:rPr>
            </w:pPr>
          </w:p>
        </w:tc>
      </w:tr>
      <w:tr w:rsidR="00245567" w:rsidRPr="00EC5D8D" w14:paraId="3F26A4D2" w14:textId="77777777" w:rsidTr="00BF67F6">
        <w:tc>
          <w:tcPr>
            <w:tcW w:w="3944" w:type="dxa"/>
            <w:shd w:val="clear" w:color="auto" w:fill="auto"/>
          </w:tcPr>
          <w:p w14:paraId="1D13F335" w14:textId="314CD993" w:rsidR="00245567" w:rsidRPr="00D95EF0" w:rsidRDefault="000A1FDD" w:rsidP="00BF67F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Алейникова</w:t>
            </w:r>
            <w:proofErr w:type="spellEnd"/>
            <w:r>
              <w:rPr>
                <w:sz w:val="28"/>
              </w:rPr>
              <w:t xml:space="preserve"> Наталья Николаевна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16603A2" w14:textId="77777777" w:rsidR="00245567" w:rsidRPr="00D95EF0" w:rsidRDefault="00245567" w:rsidP="00BF67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9" w:type="dxa"/>
            <w:shd w:val="clear" w:color="auto" w:fill="auto"/>
            <w:vAlign w:val="center"/>
          </w:tcPr>
          <w:p w14:paraId="61A62D59" w14:textId="3578FB9C" w:rsidR="00245567" w:rsidRPr="00D95EF0" w:rsidRDefault="000A1FDD" w:rsidP="00BF6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по вопросам земельных и имущественных отношений</w:t>
            </w:r>
          </w:p>
        </w:tc>
      </w:tr>
      <w:tr w:rsidR="00245567" w:rsidRPr="00EC5D8D" w14:paraId="19516EC8" w14:textId="77777777" w:rsidTr="00BF67F6">
        <w:tc>
          <w:tcPr>
            <w:tcW w:w="3944" w:type="dxa"/>
            <w:shd w:val="clear" w:color="auto" w:fill="auto"/>
          </w:tcPr>
          <w:p w14:paraId="488DDEEF" w14:textId="2F75CA21" w:rsidR="00245567" w:rsidRPr="00D95EF0" w:rsidRDefault="00532E4F" w:rsidP="00BF67F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Вечеркин</w:t>
            </w:r>
            <w:proofErr w:type="spellEnd"/>
            <w:r>
              <w:rPr>
                <w:sz w:val="28"/>
              </w:rPr>
              <w:t xml:space="preserve"> Игорь Николаевич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5AE5E14" w14:textId="77777777" w:rsidR="00245567" w:rsidRPr="00D95EF0" w:rsidRDefault="00245567" w:rsidP="00BF67F6">
            <w:pPr>
              <w:jc w:val="center"/>
              <w:rPr>
                <w:sz w:val="28"/>
              </w:rPr>
            </w:pPr>
          </w:p>
        </w:tc>
        <w:tc>
          <w:tcPr>
            <w:tcW w:w="5389" w:type="dxa"/>
            <w:shd w:val="clear" w:color="auto" w:fill="auto"/>
            <w:vAlign w:val="center"/>
          </w:tcPr>
          <w:p w14:paraId="0D5BE449" w14:textId="724928AF" w:rsidR="00245567" w:rsidRPr="00D95EF0" w:rsidRDefault="00532E4F" w:rsidP="00BF67F6">
            <w:pPr>
              <w:pStyle w:val="af1"/>
              <w:rPr>
                <w:sz w:val="28"/>
              </w:rPr>
            </w:pPr>
            <w:r>
              <w:rPr>
                <w:sz w:val="28"/>
              </w:rPr>
              <w:t>Депутат Собрания депутатов Боковского сельского поселения</w:t>
            </w:r>
          </w:p>
        </w:tc>
      </w:tr>
      <w:tr w:rsidR="00245567" w:rsidRPr="00EC5D8D" w14:paraId="4B37647F" w14:textId="77777777" w:rsidTr="00BF67F6">
        <w:tc>
          <w:tcPr>
            <w:tcW w:w="3944" w:type="dxa"/>
            <w:shd w:val="clear" w:color="auto" w:fill="auto"/>
          </w:tcPr>
          <w:p w14:paraId="6413B337" w14:textId="2AE31715" w:rsidR="00245567" w:rsidRPr="00EC5D8D" w:rsidRDefault="00746B98" w:rsidP="00BF67F6">
            <w:pPr>
              <w:rPr>
                <w:sz w:val="28"/>
              </w:rPr>
            </w:pPr>
            <w:r>
              <w:rPr>
                <w:sz w:val="28"/>
              </w:rPr>
              <w:t>Солдатова Марина Васильевна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2CF2689" w14:textId="77777777" w:rsidR="00245567" w:rsidRPr="00EC5D8D" w:rsidRDefault="00245567" w:rsidP="00BF67F6">
            <w:pPr>
              <w:jc w:val="center"/>
              <w:rPr>
                <w:sz w:val="28"/>
              </w:rPr>
            </w:pPr>
          </w:p>
        </w:tc>
        <w:tc>
          <w:tcPr>
            <w:tcW w:w="5389" w:type="dxa"/>
            <w:shd w:val="clear" w:color="auto" w:fill="auto"/>
            <w:vAlign w:val="center"/>
          </w:tcPr>
          <w:p w14:paraId="400642A4" w14:textId="62CAAF7D" w:rsidR="00245567" w:rsidRPr="00EC5D8D" w:rsidRDefault="00746B98" w:rsidP="00BF67F6">
            <w:pPr>
              <w:jc w:val="both"/>
              <w:rPr>
                <w:sz w:val="28"/>
              </w:rPr>
            </w:pPr>
            <w:r>
              <w:rPr>
                <w:sz w:val="28"/>
              </w:rPr>
              <w:t>Инспектор ВУС</w:t>
            </w:r>
          </w:p>
        </w:tc>
      </w:tr>
    </w:tbl>
    <w:p w14:paraId="2F3C8596" w14:textId="77777777" w:rsidR="00245567" w:rsidRPr="00AC2C2A" w:rsidRDefault="00245567" w:rsidP="00245567">
      <w:pPr>
        <w:rPr>
          <w:sz w:val="28"/>
          <w:szCs w:val="28"/>
        </w:rPr>
      </w:pPr>
    </w:p>
    <w:p w14:paraId="3FDD8EDA" w14:textId="77777777" w:rsidR="00245567" w:rsidRDefault="00245567" w:rsidP="00245567">
      <w:pPr>
        <w:ind w:firstLine="709"/>
        <w:jc w:val="both"/>
        <w:textAlignment w:val="baseline"/>
        <w:rPr>
          <w:sz w:val="28"/>
          <w:szCs w:val="28"/>
        </w:rPr>
      </w:pPr>
    </w:p>
    <w:p w14:paraId="367FBDEE" w14:textId="14DDA240" w:rsidR="005841EA" w:rsidRDefault="00245567" w:rsidP="00532E4F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 Щелконогова</w:t>
      </w:r>
    </w:p>
    <w:sectPr w:rsidR="005841EA" w:rsidSect="00245567">
      <w:footerReference w:type="default" r:id="rId10"/>
      <w:pgSz w:w="11906" w:h="16838"/>
      <w:pgMar w:top="567" w:right="566" w:bottom="567" w:left="1134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3D015" w14:textId="77777777" w:rsidR="00C046DB" w:rsidRDefault="00C046DB">
      <w:r>
        <w:separator/>
      </w:r>
    </w:p>
  </w:endnote>
  <w:endnote w:type="continuationSeparator" w:id="0">
    <w:p w14:paraId="5D06A54F" w14:textId="77777777" w:rsidR="00C046DB" w:rsidRDefault="00C0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3BF2" w14:textId="77777777" w:rsidR="009D6296" w:rsidRDefault="00C046DB">
    <w:pPr>
      <w:pStyle w:val="a5"/>
      <w:jc w:val="right"/>
    </w:pPr>
  </w:p>
  <w:p w14:paraId="3F3777C6" w14:textId="77777777" w:rsidR="00817E12" w:rsidRDefault="00C046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3D60A" w14:textId="77777777" w:rsidR="00C046DB" w:rsidRDefault="00C046DB">
      <w:r>
        <w:separator/>
      </w:r>
    </w:p>
  </w:footnote>
  <w:footnote w:type="continuationSeparator" w:id="0">
    <w:p w14:paraId="25E9B9A1" w14:textId="77777777" w:rsidR="00C046DB" w:rsidRDefault="00C0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A66A0" w14:textId="77777777" w:rsidR="002F5A90" w:rsidRDefault="00C046DB">
    <w:pPr>
      <w:pStyle w:val="a7"/>
    </w:pPr>
  </w:p>
  <w:p w14:paraId="501FEFAD" w14:textId="77777777" w:rsidR="002F5A90" w:rsidRDefault="00C046D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F04CD" w14:textId="77777777" w:rsidR="002F5A90" w:rsidRDefault="00C046DB">
    <w:pPr>
      <w:pStyle w:val="a7"/>
    </w:pPr>
  </w:p>
  <w:p w14:paraId="7D77F287" w14:textId="77777777" w:rsidR="002F5A90" w:rsidRDefault="00C046D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DAF0E47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4D6B4623"/>
    <w:multiLevelType w:val="hybridMultilevel"/>
    <w:tmpl w:val="17D6C3C8"/>
    <w:lvl w:ilvl="0" w:tplc="E0E8BF7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7E87047"/>
    <w:multiLevelType w:val="hybridMultilevel"/>
    <w:tmpl w:val="35CAEAB6"/>
    <w:lvl w:ilvl="0" w:tplc="12FCA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2"/>
  </w:num>
  <w:num w:numId="4">
    <w:abstractNumId w:val="3"/>
  </w:num>
  <w:num w:numId="5">
    <w:abstractNumId w:val="24"/>
  </w:num>
  <w:num w:numId="6">
    <w:abstractNumId w:val="11"/>
  </w:num>
  <w:num w:numId="7">
    <w:abstractNumId w:val="6"/>
  </w:num>
  <w:num w:numId="8">
    <w:abstractNumId w:val="13"/>
  </w:num>
  <w:num w:numId="9">
    <w:abstractNumId w:val="7"/>
  </w:num>
  <w:num w:numId="10">
    <w:abstractNumId w:val="16"/>
  </w:num>
  <w:num w:numId="11">
    <w:abstractNumId w:val="5"/>
  </w:num>
  <w:num w:numId="12">
    <w:abstractNumId w:val="4"/>
  </w:num>
  <w:num w:numId="13">
    <w:abstractNumId w:val="14"/>
  </w:num>
  <w:num w:numId="14">
    <w:abstractNumId w:val="25"/>
  </w:num>
  <w:num w:numId="15">
    <w:abstractNumId w:val="23"/>
  </w:num>
  <w:num w:numId="16">
    <w:abstractNumId w:val="8"/>
  </w:num>
  <w:num w:numId="17">
    <w:abstractNumId w:val="20"/>
  </w:num>
  <w:num w:numId="18">
    <w:abstractNumId w:val="15"/>
  </w:num>
  <w:num w:numId="19">
    <w:abstractNumId w:val="0"/>
  </w:num>
  <w:num w:numId="20">
    <w:abstractNumId w:val="2"/>
  </w:num>
  <w:num w:numId="21">
    <w:abstractNumId w:val="9"/>
  </w:num>
  <w:num w:numId="22">
    <w:abstractNumId w:val="12"/>
  </w:num>
  <w:num w:numId="23">
    <w:abstractNumId w:val="10"/>
  </w:num>
  <w:num w:numId="24">
    <w:abstractNumId w:val="19"/>
  </w:num>
  <w:num w:numId="25">
    <w:abstractNumId w:val="1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7EF3"/>
    <w:rsid w:val="000115F2"/>
    <w:rsid w:val="00012474"/>
    <w:rsid w:val="0003292D"/>
    <w:rsid w:val="00045165"/>
    <w:rsid w:val="00050658"/>
    <w:rsid w:val="00050C68"/>
    <w:rsid w:val="0005372C"/>
    <w:rsid w:val="000549EB"/>
    <w:rsid w:val="00054D8B"/>
    <w:rsid w:val="000559D5"/>
    <w:rsid w:val="00060F3C"/>
    <w:rsid w:val="000734BC"/>
    <w:rsid w:val="000808D6"/>
    <w:rsid w:val="00086CEC"/>
    <w:rsid w:val="000931E5"/>
    <w:rsid w:val="00097736"/>
    <w:rsid w:val="000A1FDD"/>
    <w:rsid w:val="000A726F"/>
    <w:rsid w:val="000A788D"/>
    <w:rsid w:val="000B139F"/>
    <w:rsid w:val="000B1EFD"/>
    <w:rsid w:val="000B31BC"/>
    <w:rsid w:val="000B4002"/>
    <w:rsid w:val="000B66C7"/>
    <w:rsid w:val="000C2474"/>
    <w:rsid w:val="000C430D"/>
    <w:rsid w:val="000D46BA"/>
    <w:rsid w:val="000E40B2"/>
    <w:rsid w:val="000E4DE0"/>
    <w:rsid w:val="000E5504"/>
    <w:rsid w:val="000E6995"/>
    <w:rsid w:val="000F11FC"/>
    <w:rsid w:val="000F1EBB"/>
    <w:rsid w:val="000F247D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27869"/>
    <w:rsid w:val="00130F73"/>
    <w:rsid w:val="00143488"/>
    <w:rsid w:val="001451F3"/>
    <w:rsid w:val="001461B0"/>
    <w:rsid w:val="00153B21"/>
    <w:rsid w:val="00154583"/>
    <w:rsid w:val="00157A9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0A7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32236"/>
    <w:rsid w:val="00232F64"/>
    <w:rsid w:val="00245567"/>
    <w:rsid w:val="002504E8"/>
    <w:rsid w:val="00251559"/>
    <w:rsid w:val="00254382"/>
    <w:rsid w:val="00255C62"/>
    <w:rsid w:val="00261560"/>
    <w:rsid w:val="00266C1B"/>
    <w:rsid w:val="0026765A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5110"/>
    <w:rsid w:val="002E59FA"/>
    <w:rsid w:val="002E65D5"/>
    <w:rsid w:val="002F4631"/>
    <w:rsid w:val="002F63E3"/>
    <w:rsid w:val="002F74D7"/>
    <w:rsid w:val="0030124B"/>
    <w:rsid w:val="003027A7"/>
    <w:rsid w:val="00303E76"/>
    <w:rsid w:val="00310EC7"/>
    <w:rsid w:val="00313D3A"/>
    <w:rsid w:val="00315F3D"/>
    <w:rsid w:val="00316491"/>
    <w:rsid w:val="00317B5A"/>
    <w:rsid w:val="00317FAC"/>
    <w:rsid w:val="00320495"/>
    <w:rsid w:val="00320F7A"/>
    <w:rsid w:val="003337C2"/>
    <w:rsid w:val="003371E0"/>
    <w:rsid w:val="003400AE"/>
    <w:rsid w:val="00341FC1"/>
    <w:rsid w:val="003440B3"/>
    <w:rsid w:val="003461AA"/>
    <w:rsid w:val="003518EC"/>
    <w:rsid w:val="00357B68"/>
    <w:rsid w:val="0037040B"/>
    <w:rsid w:val="00371E43"/>
    <w:rsid w:val="00373D0F"/>
    <w:rsid w:val="003817DA"/>
    <w:rsid w:val="00383656"/>
    <w:rsid w:val="003921D8"/>
    <w:rsid w:val="00395C5A"/>
    <w:rsid w:val="003A0F14"/>
    <w:rsid w:val="003A470D"/>
    <w:rsid w:val="003B2193"/>
    <w:rsid w:val="003B2D7C"/>
    <w:rsid w:val="003C0FDF"/>
    <w:rsid w:val="003C3532"/>
    <w:rsid w:val="003C46EB"/>
    <w:rsid w:val="003C72B2"/>
    <w:rsid w:val="003D0D06"/>
    <w:rsid w:val="003F33A2"/>
    <w:rsid w:val="0040683C"/>
    <w:rsid w:val="00407B71"/>
    <w:rsid w:val="004229BF"/>
    <w:rsid w:val="00423930"/>
    <w:rsid w:val="00425061"/>
    <w:rsid w:val="00431EFC"/>
    <w:rsid w:val="00432ABE"/>
    <w:rsid w:val="00432E12"/>
    <w:rsid w:val="00433FF9"/>
    <w:rsid w:val="0043686A"/>
    <w:rsid w:val="00441069"/>
    <w:rsid w:val="00444636"/>
    <w:rsid w:val="00446D64"/>
    <w:rsid w:val="00446FE7"/>
    <w:rsid w:val="00451C23"/>
    <w:rsid w:val="00453869"/>
    <w:rsid w:val="004577C2"/>
    <w:rsid w:val="00460E91"/>
    <w:rsid w:val="004643D0"/>
    <w:rsid w:val="004711EC"/>
    <w:rsid w:val="004758A5"/>
    <w:rsid w:val="00480BC7"/>
    <w:rsid w:val="004850A1"/>
    <w:rsid w:val="004871AA"/>
    <w:rsid w:val="00496D22"/>
    <w:rsid w:val="004A3CEE"/>
    <w:rsid w:val="004A6DA5"/>
    <w:rsid w:val="004B2C3F"/>
    <w:rsid w:val="004B5540"/>
    <w:rsid w:val="004B6A5C"/>
    <w:rsid w:val="004C4307"/>
    <w:rsid w:val="004C4F7D"/>
    <w:rsid w:val="004D13A9"/>
    <w:rsid w:val="004D2608"/>
    <w:rsid w:val="004E78FD"/>
    <w:rsid w:val="004F3544"/>
    <w:rsid w:val="004F7011"/>
    <w:rsid w:val="00511925"/>
    <w:rsid w:val="00515D9C"/>
    <w:rsid w:val="0052067D"/>
    <w:rsid w:val="00527B6D"/>
    <w:rsid w:val="00531FBD"/>
    <w:rsid w:val="00532E4F"/>
    <w:rsid w:val="0053366A"/>
    <w:rsid w:val="005340F8"/>
    <w:rsid w:val="00547374"/>
    <w:rsid w:val="00550A90"/>
    <w:rsid w:val="00552302"/>
    <w:rsid w:val="00562550"/>
    <w:rsid w:val="005661CA"/>
    <w:rsid w:val="00566375"/>
    <w:rsid w:val="00571385"/>
    <w:rsid w:val="0057733C"/>
    <w:rsid w:val="00581550"/>
    <w:rsid w:val="005841EA"/>
    <w:rsid w:val="00584C9A"/>
    <w:rsid w:val="00587BF6"/>
    <w:rsid w:val="00596EA9"/>
    <w:rsid w:val="005B0576"/>
    <w:rsid w:val="005B2DE8"/>
    <w:rsid w:val="005B5EE2"/>
    <w:rsid w:val="005C030F"/>
    <w:rsid w:val="005C29FA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66613"/>
    <w:rsid w:val="00670AEF"/>
    <w:rsid w:val="0067258E"/>
    <w:rsid w:val="00676B57"/>
    <w:rsid w:val="00682FBC"/>
    <w:rsid w:val="006836F8"/>
    <w:rsid w:val="0068768D"/>
    <w:rsid w:val="00690860"/>
    <w:rsid w:val="00692A59"/>
    <w:rsid w:val="006B0AF5"/>
    <w:rsid w:val="006B64D7"/>
    <w:rsid w:val="006C5CA3"/>
    <w:rsid w:val="006D371D"/>
    <w:rsid w:val="006E2668"/>
    <w:rsid w:val="006E7A03"/>
    <w:rsid w:val="006F0225"/>
    <w:rsid w:val="006F3636"/>
    <w:rsid w:val="00706178"/>
    <w:rsid w:val="007120F8"/>
    <w:rsid w:val="0071423D"/>
    <w:rsid w:val="007219F0"/>
    <w:rsid w:val="007244AA"/>
    <w:rsid w:val="00735EA2"/>
    <w:rsid w:val="00743A24"/>
    <w:rsid w:val="00746B98"/>
    <w:rsid w:val="00756CE0"/>
    <w:rsid w:val="00763C86"/>
    <w:rsid w:val="00765065"/>
    <w:rsid w:val="00766F57"/>
    <w:rsid w:val="0077225C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0CAF"/>
    <w:rsid w:val="007D59BB"/>
    <w:rsid w:val="007D7723"/>
    <w:rsid w:val="007E3AD7"/>
    <w:rsid w:val="007E3D95"/>
    <w:rsid w:val="007E4490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3232"/>
    <w:rsid w:val="00827343"/>
    <w:rsid w:val="0083049F"/>
    <w:rsid w:val="008304F0"/>
    <w:rsid w:val="00831338"/>
    <w:rsid w:val="00831A3E"/>
    <w:rsid w:val="00831EE3"/>
    <w:rsid w:val="00832110"/>
    <w:rsid w:val="00835F83"/>
    <w:rsid w:val="00836A8B"/>
    <w:rsid w:val="00841EDA"/>
    <w:rsid w:val="008438D7"/>
    <w:rsid w:val="00854873"/>
    <w:rsid w:val="00860E5A"/>
    <w:rsid w:val="00867AB6"/>
    <w:rsid w:val="0087204C"/>
    <w:rsid w:val="00883C39"/>
    <w:rsid w:val="008840C9"/>
    <w:rsid w:val="00884D04"/>
    <w:rsid w:val="00886595"/>
    <w:rsid w:val="008913E4"/>
    <w:rsid w:val="00896D3D"/>
    <w:rsid w:val="008A22A4"/>
    <w:rsid w:val="008A26EE"/>
    <w:rsid w:val="008B1E56"/>
    <w:rsid w:val="008B6AD3"/>
    <w:rsid w:val="008D0417"/>
    <w:rsid w:val="008E67A8"/>
    <w:rsid w:val="00910044"/>
    <w:rsid w:val="009122B1"/>
    <w:rsid w:val="00912784"/>
    <w:rsid w:val="00913129"/>
    <w:rsid w:val="00914F2F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23CA"/>
    <w:rsid w:val="00952DC3"/>
    <w:rsid w:val="00954910"/>
    <w:rsid w:val="00955064"/>
    <w:rsid w:val="00976C49"/>
    <w:rsid w:val="009777D8"/>
    <w:rsid w:val="00983F39"/>
    <w:rsid w:val="00984596"/>
    <w:rsid w:val="00985A10"/>
    <w:rsid w:val="009D07F3"/>
    <w:rsid w:val="009D1ED7"/>
    <w:rsid w:val="009E137D"/>
    <w:rsid w:val="009F0BB7"/>
    <w:rsid w:val="009F32E4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473F6"/>
    <w:rsid w:val="00A50F3C"/>
    <w:rsid w:val="00A529B9"/>
    <w:rsid w:val="00A666C2"/>
    <w:rsid w:val="00A67B50"/>
    <w:rsid w:val="00A7112C"/>
    <w:rsid w:val="00A76818"/>
    <w:rsid w:val="00A91EAC"/>
    <w:rsid w:val="00A93008"/>
    <w:rsid w:val="00A941CF"/>
    <w:rsid w:val="00AA22C9"/>
    <w:rsid w:val="00AA5DCF"/>
    <w:rsid w:val="00AC48BC"/>
    <w:rsid w:val="00AC62ED"/>
    <w:rsid w:val="00AD0AA2"/>
    <w:rsid w:val="00AD108A"/>
    <w:rsid w:val="00AE2601"/>
    <w:rsid w:val="00AF2F93"/>
    <w:rsid w:val="00AF458F"/>
    <w:rsid w:val="00B058C6"/>
    <w:rsid w:val="00B116D5"/>
    <w:rsid w:val="00B137AC"/>
    <w:rsid w:val="00B14F4C"/>
    <w:rsid w:val="00B22F6A"/>
    <w:rsid w:val="00B2527B"/>
    <w:rsid w:val="00B256B1"/>
    <w:rsid w:val="00B310C1"/>
    <w:rsid w:val="00B31114"/>
    <w:rsid w:val="00B3295D"/>
    <w:rsid w:val="00B35935"/>
    <w:rsid w:val="00B360DE"/>
    <w:rsid w:val="00B36E91"/>
    <w:rsid w:val="00B37E63"/>
    <w:rsid w:val="00B444A2"/>
    <w:rsid w:val="00B62CFB"/>
    <w:rsid w:val="00B6710B"/>
    <w:rsid w:val="00B72D61"/>
    <w:rsid w:val="00B77D7F"/>
    <w:rsid w:val="00B77F55"/>
    <w:rsid w:val="00B8231A"/>
    <w:rsid w:val="00B8484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D4203"/>
    <w:rsid w:val="00BD7C4A"/>
    <w:rsid w:val="00BD7D3F"/>
    <w:rsid w:val="00BD7ECF"/>
    <w:rsid w:val="00BE1057"/>
    <w:rsid w:val="00BE344C"/>
    <w:rsid w:val="00BF03D0"/>
    <w:rsid w:val="00BF39F0"/>
    <w:rsid w:val="00C0319C"/>
    <w:rsid w:val="00C046DB"/>
    <w:rsid w:val="00C0525D"/>
    <w:rsid w:val="00C11FDF"/>
    <w:rsid w:val="00C15296"/>
    <w:rsid w:val="00C26DCA"/>
    <w:rsid w:val="00C35B22"/>
    <w:rsid w:val="00C40217"/>
    <w:rsid w:val="00C44ED2"/>
    <w:rsid w:val="00C46860"/>
    <w:rsid w:val="00C52788"/>
    <w:rsid w:val="00C572C4"/>
    <w:rsid w:val="00C64761"/>
    <w:rsid w:val="00C64D23"/>
    <w:rsid w:val="00C67E30"/>
    <w:rsid w:val="00C731BB"/>
    <w:rsid w:val="00C750C2"/>
    <w:rsid w:val="00C75738"/>
    <w:rsid w:val="00C86423"/>
    <w:rsid w:val="00CA151C"/>
    <w:rsid w:val="00CA6A66"/>
    <w:rsid w:val="00CB1900"/>
    <w:rsid w:val="00CB3456"/>
    <w:rsid w:val="00CB43C1"/>
    <w:rsid w:val="00CC39BB"/>
    <w:rsid w:val="00CC69EC"/>
    <w:rsid w:val="00CD077D"/>
    <w:rsid w:val="00CE5183"/>
    <w:rsid w:val="00CE7B9E"/>
    <w:rsid w:val="00CF1BD9"/>
    <w:rsid w:val="00CF4187"/>
    <w:rsid w:val="00CF488E"/>
    <w:rsid w:val="00CF5FC0"/>
    <w:rsid w:val="00D00358"/>
    <w:rsid w:val="00D07912"/>
    <w:rsid w:val="00D11979"/>
    <w:rsid w:val="00D13E83"/>
    <w:rsid w:val="00D14BE7"/>
    <w:rsid w:val="00D31D6E"/>
    <w:rsid w:val="00D350A7"/>
    <w:rsid w:val="00D354BF"/>
    <w:rsid w:val="00D367C3"/>
    <w:rsid w:val="00D37030"/>
    <w:rsid w:val="00D52C38"/>
    <w:rsid w:val="00D57777"/>
    <w:rsid w:val="00D7190E"/>
    <w:rsid w:val="00D73323"/>
    <w:rsid w:val="00D761E9"/>
    <w:rsid w:val="00D8572D"/>
    <w:rsid w:val="00D86099"/>
    <w:rsid w:val="00DB21F3"/>
    <w:rsid w:val="00DB3109"/>
    <w:rsid w:val="00DB4D6B"/>
    <w:rsid w:val="00DC0491"/>
    <w:rsid w:val="00DC21FB"/>
    <w:rsid w:val="00DC2302"/>
    <w:rsid w:val="00DC6EC0"/>
    <w:rsid w:val="00DD11AA"/>
    <w:rsid w:val="00DD3045"/>
    <w:rsid w:val="00DE50C1"/>
    <w:rsid w:val="00E00270"/>
    <w:rsid w:val="00E0042D"/>
    <w:rsid w:val="00E02A04"/>
    <w:rsid w:val="00E03548"/>
    <w:rsid w:val="00E04378"/>
    <w:rsid w:val="00E114B2"/>
    <w:rsid w:val="00E138E0"/>
    <w:rsid w:val="00E22A33"/>
    <w:rsid w:val="00E2390F"/>
    <w:rsid w:val="00E25D5A"/>
    <w:rsid w:val="00E2601B"/>
    <w:rsid w:val="00E3132E"/>
    <w:rsid w:val="00E31A73"/>
    <w:rsid w:val="00E36EA0"/>
    <w:rsid w:val="00E40F36"/>
    <w:rsid w:val="00E425B4"/>
    <w:rsid w:val="00E471A1"/>
    <w:rsid w:val="00E47C9D"/>
    <w:rsid w:val="00E54A50"/>
    <w:rsid w:val="00E61F30"/>
    <w:rsid w:val="00E657E1"/>
    <w:rsid w:val="00E67DF0"/>
    <w:rsid w:val="00E7274C"/>
    <w:rsid w:val="00E74E00"/>
    <w:rsid w:val="00E75C57"/>
    <w:rsid w:val="00E76A4E"/>
    <w:rsid w:val="00E80D88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0850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6E8A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17CBF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3B5A"/>
    <w:rsid w:val="00F6441E"/>
    <w:rsid w:val="00F65271"/>
    <w:rsid w:val="00F65A3E"/>
    <w:rsid w:val="00F8225E"/>
    <w:rsid w:val="00F82B0B"/>
    <w:rsid w:val="00F86418"/>
    <w:rsid w:val="00F916BE"/>
    <w:rsid w:val="00F9297B"/>
    <w:rsid w:val="00F97ADC"/>
    <w:rsid w:val="00FA6611"/>
    <w:rsid w:val="00FB1465"/>
    <w:rsid w:val="00FB76D9"/>
    <w:rsid w:val="00FD1715"/>
    <w:rsid w:val="00FD350A"/>
    <w:rsid w:val="00FD513F"/>
    <w:rsid w:val="00FD6AD8"/>
    <w:rsid w:val="00FE2895"/>
    <w:rsid w:val="00FE5752"/>
    <w:rsid w:val="00FE6BCB"/>
    <w:rsid w:val="00FE6F60"/>
    <w:rsid w:val="00F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8D4040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unformattext">
    <w:name w:val="unformattext"/>
    <w:basedOn w:val="a"/>
    <w:rsid w:val="00F63B5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0E6995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0E6995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Normal (Web)"/>
    <w:basedOn w:val="a"/>
    <w:unhideWhenUsed/>
    <w:rsid w:val="007D59B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BB50-1861-456E-B05B-9C2D5657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21</TotalTime>
  <Pages>13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25992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7</cp:revision>
  <cp:lastPrinted>2020-04-28T09:02:00Z</cp:lastPrinted>
  <dcterms:created xsi:type="dcterms:W3CDTF">2024-01-11T13:36:00Z</dcterms:created>
  <dcterms:modified xsi:type="dcterms:W3CDTF">2024-01-23T09:42:00Z</dcterms:modified>
</cp:coreProperties>
</file>